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17D0" w14:textId="2933679A" w:rsidR="00323990" w:rsidRPr="00323990" w:rsidRDefault="00323990" w:rsidP="00323990">
      <w:pPr>
        <w:suppressAutoHyphens/>
        <w:spacing w:line="360" w:lineRule="auto"/>
        <w:rPr>
          <w:rFonts w:eastAsia="Calibri" w:cs="Arial"/>
          <w:b/>
          <w:color w:val="000000"/>
          <w:lang w:eastAsia="en-US"/>
        </w:rPr>
      </w:pPr>
      <w:r w:rsidRPr="00323990">
        <w:rPr>
          <w:rFonts w:cs="Arial"/>
          <w:lang w:val="en-US" w:eastAsia="ar-SA"/>
        </w:rPr>
        <w:t>OR.2223.</w:t>
      </w:r>
      <w:r w:rsidR="005C415F">
        <w:rPr>
          <w:rFonts w:cs="Arial"/>
          <w:lang w:val="en-US" w:eastAsia="ar-SA"/>
        </w:rPr>
        <w:t>5</w:t>
      </w:r>
      <w:r w:rsidR="00F26436">
        <w:rPr>
          <w:rFonts w:cs="Arial"/>
          <w:lang w:val="en-US" w:eastAsia="ar-SA"/>
        </w:rPr>
        <w:t>.</w:t>
      </w:r>
      <w:r w:rsidRPr="00323990">
        <w:rPr>
          <w:rFonts w:cs="Arial"/>
          <w:lang w:val="en-US" w:eastAsia="ar-SA"/>
        </w:rPr>
        <w:t>202</w:t>
      </w:r>
      <w:r>
        <w:rPr>
          <w:rFonts w:cs="Arial"/>
          <w:lang w:val="en-US" w:eastAsia="ar-SA"/>
        </w:rPr>
        <w:t>6</w:t>
      </w:r>
    </w:p>
    <w:p w14:paraId="0D7C5EAE" w14:textId="53449160" w:rsidR="00323990" w:rsidRPr="00323990" w:rsidRDefault="00323990" w:rsidP="00323990">
      <w:pPr>
        <w:keepNext/>
        <w:widowControl w:val="0"/>
        <w:suppressAutoHyphens/>
        <w:spacing w:before="240" w:after="60" w:line="240" w:lineRule="auto"/>
        <w:jc w:val="center"/>
        <w:textAlignment w:val="baseline"/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</w:pPr>
      <w:r w:rsidRPr="00323990"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  <w:t>FORMULARZ OFERTY</w:t>
      </w:r>
    </w:p>
    <w:p w14:paraId="77490410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472DC542" w14:textId="77777777" w:rsidR="00323990" w:rsidRPr="00323990" w:rsidRDefault="00323990" w:rsidP="00323990">
      <w:pPr>
        <w:spacing w:after="240"/>
      </w:pPr>
      <w:r w:rsidRPr="00323990">
        <w:t>Ja, niżej podpisany(a) ............................................................................................................................</w:t>
      </w:r>
    </w:p>
    <w:p w14:paraId="41F56119" w14:textId="77777777" w:rsidR="00323990" w:rsidRPr="00323990" w:rsidRDefault="00323990" w:rsidP="00323990">
      <w:pPr>
        <w:spacing w:after="240"/>
      </w:pPr>
      <w:r w:rsidRPr="00323990">
        <w:t>działając w imieniu i na rzecz :</w:t>
      </w:r>
    </w:p>
    <w:p w14:paraId="7D9ADA0A" w14:textId="77777777" w:rsidR="00323990" w:rsidRPr="00323990" w:rsidRDefault="00323990" w:rsidP="00323990">
      <w:r w:rsidRPr="00323990">
        <w:t>........................................................................................................................................</w:t>
      </w:r>
    </w:p>
    <w:p w14:paraId="38ABA94B" w14:textId="77777777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(pełna nazwa wykonawcy zgodna z KRS, CEIDG lub innym rejestrem)</w:t>
      </w:r>
    </w:p>
    <w:p w14:paraId="2C8A7F3C" w14:textId="77777777" w:rsidR="00323990" w:rsidRPr="00323990" w:rsidRDefault="00323990" w:rsidP="00323990">
      <w:pPr>
        <w:rPr>
          <w:sz w:val="20"/>
          <w:szCs w:val="20"/>
        </w:rPr>
      </w:pPr>
    </w:p>
    <w:p w14:paraId="583FE43B" w14:textId="77777777" w:rsidR="00323990" w:rsidRPr="00323990" w:rsidRDefault="00323990" w:rsidP="00323990">
      <w:pPr>
        <w:rPr>
          <w:sz w:val="20"/>
          <w:szCs w:val="20"/>
        </w:rPr>
      </w:pPr>
      <w:r w:rsidRPr="00323990">
        <w:rPr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E7A008C" w14:textId="7C945660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(adres wykonawcy)</w:t>
      </w:r>
    </w:p>
    <w:p w14:paraId="6973CC28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NIP: ……………………………..</w:t>
      </w:r>
    </w:p>
    <w:p w14:paraId="1A6BF77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REGON: ………………………..</w:t>
      </w:r>
    </w:p>
    <w:p w14:paraId="3B008CE2" w14:textId="77777777" w:rsidR="00323990" w:rsidRPr="00323990" w:rsidRDefault="00323990" w:rsidP="00323990">
      <w:pPr>
        <w:spacing w:after="240" w:line="360" w:lineRule="auto"/>
        <w:rPr>
          <w:lang w:val="de-DE"/>
        </w:rPr>
      </w:pPr>
      <w:r w:rsidRPr="00323990">
        <w:rPr>
          <w:lang w:val="de-DE"/>
        </w:rPr>
        <w:t xml:space="preserve">PESEL </w:t>
      </w:r>
      <w:r w:rsidRPr="00323990">
        <w:t>oraz</w:t>
      </w:r>
      <w:r w:rsidRPr="00323990">
        <w:rPr>
          <w:lang w:val="de-DE"/>
        </w:rPr>
        <w:t xml:space="preserve"> </w:t>
      </w:r>
      <w:r w:rsidRPr="00323990">
        <w:t>adres</w:t>
      </w:r>
      <w:r w:rsidRPr="00323990">
        <w:rPr>
          <w:lang w:val="de-DE"/>
        </w:rPr>
        <w:t xml:space="preserve"> </w:t>
      </w:r>
      <w:r w:rsidRPr="00323990">
        <w:t>zamieszkania</w:t>
      </w:r>
      <w:r w:rsidRPr="00323990">
        <w:rPr>
          <w:lang w:val="de-DE"/>
        </w:rPr>
        <w:t xml:space="preserve"> (w </w:t>
      </w:r>
      <w:r w:rsidRPr="00323990">
        <w:t>przypadku</w:t>
      </w:r>
      <w:r w:rsidRPr="00323990">
        <w:rPr>
          <w:lang w:val="de-DE"/>
        </w:rPr>
        <w:t xml:space="preserve"> </w:t>
      </w:r>
      <w:r w:rsidRPr="00323990">
        <w:t>osoby</w:t>
      </w:r>
      <w:r w:rsidRPr="00323990">
        <w:rPr>
          <w:lang w:val="de-DE"/>
        </w:rPr>
        <w:t xml:space="preserve"> </w:t>
      </w:r>
      <w:r w:rsidRPr="00323990">
        <w:t>fizycznej</w:t>
      </w:r>
      <w:r w:rsidRPr="00323990">
        <w:rPr>
          <w:lang w:val="de-DE"/>
        </w:rPr>
        <w:t xml:space="preserve"> </w:t>
      </w:r>
      <w:r w:rsidRPr="00323990">
        <w:t>prowadzącej</w:t>
      </w:r>
      <w:r w:rsidRPr="00323990">
        <w:rPr>
          <w:lang w:val="de-DE"/>
        </w:rPr>
        <w:t xml:space="preserve"> </w:t>
      </w:r>
      <w:r w:rsidRPr="00323990">
        <w:t>działalność</w:t>
      </w:r>
      <w:r w:rsidRPr="00323990">
        <w:rPr>
          <w:lang w:val="de-DE"/>
        </w:rPr>
        <w:t xml:space="preserve"> </w:t>
      </w:r>
      <w:r w:rsidRPr="00323990">
        <w:t>gospodarczą</w:t>
      </w:r>
      <w:r w:rsidRPr="00323990">
        <w:rPr>
          <w:lang w:val="de-DE"/>
        </w:rPr>
        <w:t>): …………………………………………………………………………..……………..</w:t>
      </w:r>
    </w:p>
    <w:p w14:paraId="1F2983FC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 xml:space="preserve">Dane </w:t>
      </w:r>
      <w:r w:rsidRPr="00323990">
        <w:t>kontaktowe</w:t>
      </w:r>
      <w:r w:rsidRPr="00323990">
        <w:rPr>
          <w:lang w:val="de-DE"/>
        </w:rPr>
        <w:t>:</w:t>
      </w:r>
    </w:p>
    <w:p w14:paraId="16B911C6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osoba uprawniona</w:t>
      </w:r>
      <w:r w:rsidRPr="00323990">
        <w:rPr>
          <w:lang w:val="de-DE"/>
        </w:rPr>
        <w:t xml:space="preserve"> do </w:t>
      </w:r>
      <w:r w:rsidRPr="00323990">
        <w:t xml:space="preserve">kontaktu </w:t>
      </w:r>
      <w:r w:rsidRPr="00323990">
        <w:rPr>
          <w:lang w:val="de-DE"/>
        </w:rPr>
        <w:t xml:space="preserve">z </w:t>
      </w:r>
      <w:r w:rsidRPr="00323990">
        <w:t>Zamawiającym</w:t>
      </w:r>
      <w:r w:rsidRPr="00323990">
        <w:rPr>
          <w:lang w:val="de-DE"/>
        </w:rPr>
        <w:t>: ………………………….…………..…………….</w:t>
      </w:r>
    </w:p>
    <w:p w14:paraId="54EB876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nr</w:t>
      </w:r>
      <w:r w:rsidRPr="00323990">
        <w:rPr>
          <w:lang w:val="de-DE"/>
        </w:rPr>
        <w:t xml:space="preserve">  </w:t>
      </w:r>
      <w:r w:rsidRPr="00323990">
        <w:t>telefonu</w:t>
      </w:r>
      <w:r w:rsidRPr="00323990">
        <w:rPr>
          <w:lang w:val="de-DE"/>
        </w:rPr>
        <w:t xml:space="preserve"> ........................ </w:t>
      </w:r>
      <w:r w:rsidRPr="00323990">
        <w:t>nr</w:t>
      </w:r>
      <w:r w:rsidRPr="00323990">
        <w:rPr>
          <w:lang w:val="de-DE"/>
        </w:rPr>
        <w:t xml:space="preserve"> </w:t>
      </w:r>
      <w:r w:rsidRPr="00323990">
        <w:t>faxu</w:t>
      </w:r>
      <w:r w:rsidRPr="00323990">
        <w:rPr>
          <w:lang w:val="de-DE"/>
        </w:rPr>
        <w:t xml:space="preserve"> ......................... </w:t>
      </w:r>
      <w:r w:rsidRPr="00323990">
        <w:t>e-mail</w:t>
      </w:r>
      <w:r w:rsidRPr="00323990">
        <w:rPr>
          <w:lang w:val="de-DE"/>
        </w:rPr>
        <w:t xml:space="preserve">  ..........................</w:t>
      </w:r>
    </w:p>
    <w:p w14:paraId="6AB5AC1E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5698DBDB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</w:rPr>
      </w:pPr>
      <w:r w:rsidRPr="00323990">
        <w:rPr>
          <w:rFonts w:cs="Arial"/>
        </w:rPr>
        <w:t xml:space="preserve">oferuję przeprowadzenie szkolenia w zakresie </w:t>
      </w:r>
    </w:p>
    <w:p w14:paraId="41373C0C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</w:rPr>
      </w:pPr>
    </w:p>
    <w:p w14:paraId="7F0769E1" w14:textId="03DE3E85" w:rsidR="00323990" w:rsidRPr="00D83488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iCs/>
          <w:sz w:val="28"/>
          <w:szCs w:val="28"/>
        </w:rPr>
      </w:pPr>
      <w:r w:rsidRPr="00D83488">
        <w:rPr>
          <w:rFonts w:cs="Arial"/>
          <w:b/>
          <w:iCs/>
          <w:sz w:val="28"/>
          <w:szCs w:val="28"/>
        </w:rPr>
        <w:t>„</w:t>
      </w:r>
      <w:r w:rsidR="00BD6AF6" w:rsidRPr="00D83488">
        <w:rPr>
          <w:rFonts w:cs="Arial"/>
          <w:b/>
          <w:iCs/>
          <w:sz w:val="28"/>
          <w:szCs w:val="28"/>
        </w:rPr>
        <w:t xml:space="preserve">Operator </w:t>
      </w:r>
      <w:r w:rsidR="005C415F" w:rsidRPr="00D83488">
        <w:rPr>
          <w:rFonts w:cs="Arial"/>
          <w:b/>
          <w:iCs/>
          <w:sz w:val="28"/>
          <w:szCs w:val="28"/>
        </w:rPr>
        <w:t>wózków jezdniowych z egzaminem UDT</w:t>
      </w:r>
      <w:r w:rsidRPr="00D83488">
        <w:rPr>
          <w:rFonts w:cs="Arial"/>
          <w:b/>
          <w:iCs/>
          <w:sz w:val="28"/>
          <w:szCs w:val="28"/>
        </w:rPr>
        <w:t>”</w:t>
      </w:r>
    </w:p>
    <w:p w14:paraId="5A75CE8E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i/>
        </w:rPr>
      </w:pPr>
    </w:p>
    <w:p w14:paraId="7481F420" w14:textId="702335E3" w:rsidR="00323990" w:rsidRPr="00323990" w:rsidRDefault="00323990" w:rsidP="00323990">
      <w:pPr>
        <w:widowControl w:val="0"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0" w:name="_Hlk118370954"/>
      <w:r w:rsidRPr="00323990">
        <w:rPr>
          <w:rFonts w:eastAsia="Lucida Sans Unicode" w:cs="Arial"/>
          <w:b/>
          <w:bCs/>
          <w:kern w:val="2"/>
          <w:lang w:eastAsia="ar-SA"/>
        </w:rPr>
        <w:t xml:space="preserve">za cenę brutto: …………………………. zł  za </w:t>
      </w:r>
      <w:r w:rsidR="005C415F">
        <w:rPr>
          <w:rFonts w:eastAsia="Lucida Sans Unicode" w:cs="Arial"/>
          <w:b/>
          <w:bCs/>
          <w:kern w:val="2"/>
          <w:lang w:eastAsia="ar-SA"/>
        </w:rPr>
        <w:t>20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uczestnik</w:t>
      </w:r>
      <w:r w:rsidR="00F26436">
        <w:rPr>
          <w:rFonts w:eastAsia="Lucida Sans Unicode" w:cs="Arial"/>
          <w:b/>
          <w:bCs/>
          <w:kern w:val="2"/>
          <w:lang w:eastAsia="ar-SA"/>
        </w:rPr>
        <w:t>ów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szkolenia</w:t>
      </w:r>
    </w:p>
    <w:p w14:paraId="387F67F6" w14:textId="77777777" w:rsidR="00323990" w:rsidRDefault="00323990" w:rsidP="00323990">
      <w:pPr>
        <w:widowControl w:val="0"/>
        <w:suppressAutoHyphens/>
        <w:spacing w:after="120" w:line="360" w:lineRule="auto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słownie zł …………………………………………………………</w:t>
      </w:r>
    </w:p>
    <w:p w14:paraId="3ABC181A" w14:textId="77777777" w:rsidR="00332DEF" w:rsidRPr="00997236" w:rsidRDefault="00332DEF" w:rsidP="00332DEF">
      <w:pPr>
        <w:pStyle w:val="Standard"/>
        <w:spacing w:after="120" w:line="360" w:lineRule="auto"/>
        <w:textAlignment w:val="baseline"/>
        <w:rPr>
          <w:rFonts w:ascii="Arial" w:hAnsi="Arial" w:cs="Arial"/>
          <w:b/>
          <w:bCs/>
        </w:rPr>
      </w:pPr>
      <w:r w:rsidRPr="00997236">
        <w:rPr>
          <w:rFonts w:ascii="Arial" w:hAnsi="Arial" w:cs="Arial"/>
          <w:b/>
          <w:bCs/>
        </w:rPr>
        <w:t>Dodatkowe informacje – koszt jednorazowego egzaminu zewnętrznego (</w:t>
      </w:r>
      <w:r w:rsidRPr="00332DEF">
        <w:rPr>
          <w:rFonts w:ascii="Arial" w:hAnsi="Arial" w:cs="Arial"/>
          <w:b/>
          <w:bCs/>
          <w:u w:val="single"/>
        </w:rPr>
        <w:t>zawarty</w:t>
      </w:r>
      <w:r w:rsidRPr="00997236">
        <w:rPr>
          <w:rFonts w:ascii="Arial" w:hAnsi="Arial" w:cs="Arial"/>
          <w:b/>
          <w:bCs/>
        </w:rPr>
        <w:t xml:space="preserve"> powyżej w całkowitej cenie szkolenia) dla 1 osoby wynosi: ………..…………………………………………</w:t>
      </w:r>
    </w:p>
    <w:p w14:paraId="5CF5836C" w14:textId="77777777" w:rsidR="00332DEF" w:rsidRPr="00997236" w:rsidRDefault="00332DEF" w:rsidP="00332DEF">
      <w:pPr>
        <w:pStyle w:val="Standard"/>
        <w:suppressAutoHyphens w:val="0"/>
        <w:spacing w:after="120" w:line="360" w:lineRule="auto"/>
        <w:textAlignment w:val="baseline"/>
        <w:rPr>
          <w:rFonts w:ascii="Arial" w:hAnsi="Arial" w:cs="Arial"/>
        </w:rPr>
      </w:pPr>
      <w:r w:rsidRPr="00997236">
        <w:rPr>
          <w:rFonts w:ascii="Arial" w:hAnsi="Arial" w:cs="Arial"/>
        </w:rPr>
        <w:t>słownie zł:</w:t>
      </w:r>
      <w:r w:rsidRPr="00997236">
        <w:rPr>
          <w:rFonts w:ascii="Arial" w:hAnsi="Arial" w:cs="Arial"/>
          <w:b/>
          <w:bCs/>
        </w:rPr>
        <w:t xml:space="preserve"> </w:t>
      </w:r>
      <w:r w:rsidRPr="00997236">
        <w:rPr>
          <w:rFonts w:ascii="Arial" w:hAnsi="Arial" w:cs="Arial"/>
        </w:rPr>
        <w:t>…………………………………………………………………………………...…</w:t>
      </w:r>
    </w:p>
    <w:p w14:paraId="1B0075EB" w14:textId="77777777" w:rsidR="00332DEF" w:rsidRPr="00323990" w:rsidRDefault="00332DEF" w:rsidP="00323990">
      <w:pPr>
        <w:widowControl w:val="0"/>
        <w:suppressAutoHyphens/>
        <w:spacing w:after="120" w:line="360" w:lineRule="auto"/>
        <w:rPr>
          <w:rFonts w:eastAsia="Lucida Sans Unicode" w:cs="Arial"/>
          <w:b/>
          <w:bCs/>
          <w:kern w:val="2"/>
          <w:lang w:eastAsia="ar-SA"/>
        </w:rPr>
      </w:pPr>
    </w:p>
    <w:bookmarkEnd w:id="0"/>
    <w:p w14:paraId="3E497EB3" w14:textId="77BB54C4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lastRenderedPageBreak/>
        <w:t>Oświadczam, że posiadam aktualny wpis do rejestru w Bazie Usług Rozwojowych (BUR), zgodnie z art. 106 ustawy o rynku pracy i służbach zatrudnienia</w:t>
      </w:r>
      <w:r>
        <w:rPr>
          <w:rFonts w:eastAsia="Lucida Sans Unicode" w:cs="Arial"/>
          <w:kern w:val="2"/>
          <w:lang w:eastAsia="ar-SA"/>
        </w:rPr>
        <w:t xml:space="preserve"> </w:t>
      </w:r>
      <w:r w:rsidRPr="00323990">
        <w:rPr>
          <w:rFonts w:eastAsia="Lucida Sans Unicode" w:cs="Arial"/>
          <w:b/>
          <w:bCs/>
          <w:kern w:val="2"/>
          <w:lang w:eastAsia="ar-SA"/>
        </w:rPr>
        <w:t>TAK/NIE</w:t>
      </w:r>
      <w:r>
        <w:rPr>
          <w:rFonts w:eastAsia="Lucida Sans Unicode" w:cs="Arial"/>
          <w:b/>
          <w:bCs/>
          <w:kern w:val="2"/>
          <w:lang w:eastAsia="ar-SA"/>
        </w:rPr>
        <w:t>*</w:t>
      </w:r>
    </w:p>
    <w:p w14:paraId="1FC32F8D" w14:textId="11D73051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</w:t>
      </w:r>
      <w:r w:rsidRPr="00323990">
        <w:rPr>
          <w:rFonts w:eastAsia="Lucida Sans Unicode" w:cs="Arial"/>
          <w:b/>
          <w:bCs/>
          <w:kern w:val="2"/>
          <w:lang w:eastAsia="ar-SA"/>
        </w:rPr>
        <w:t>zachodzą/nie zachodzą</w:t>
      </w:r>
      <w:r>
        <w:rPr>
          <w:rFonts w:eastAsia="Lucida Sans Unicode" w:cs="Arial"/>
          <w:b/>
          <w:bCs/>
          <w:kern w:val="2"/>
          <w:lang w:eastAsia="ar-SA"/>
        </w:rPr>
        <w:t>*</w:t>
      </w:r>
      <w:r w:rsidRPr="00323990">
        <w:rPr>
          <w:rFonts w:eastAsia="Lucida Sans Unicode" w:cs="Arial"/>
          <w:kern w:val="2"/>
          <w:lang w:eastAsia="ar-SA"/>
        </w:rPr>
        <w:t xml:space="preserve"> wobec mnie przesłanki wykluczenia określone w art. 7 ust. 1 pkt 1-3 ustawy z dnia 13 kwietnia 2022 r. o szczególnych rozwiązaniach w zakresie przeciwdziałania wspieraniu agresji na Ukrainę oraz służących ochronie bezpieczeństwa narodowego.</w:t>
      </w:r>
    </w:p>
    <w:p w14:paraId="1E03F93C" w14:textId="3225D218" w:rsidR="00323990" w:rsidRPr="00323990" w:rsidRDefault="00323990" w:rsidP="00323990">
      <w:pPr>
        <w:widowControl w:val="0"/>
        <w:numPr>
          <w:ilvl w:val="0"/>
          <w:numId w:val="23"/>
        </w:numPr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posiadam certyfikat jakości usług w zakresie określonym                    w </w:t>
      </w:r>
      <w:r w:rsidRPr="00323990">
        <w:rPr>
          <w:rFonts w:eastAsia="Lucida Sans Unicode" w:cs="Arial"/>
          <w:i/>
          <w:iCs/>
          <w:kern w:val="2"/>
          <w:lang w:eastAsia="ar-SA"/>
        </w:rPr>
        <w:t xml:space="preserve">Zapytaniu ofertowym, </w:t>
      </w:r>
      <w:r w:rsidRPr="00323990">
        <w:rPr>
          <w:rFonts w:eastAsia="Lucida Sans Unicode" w:cs="Arial"/>
          <w:kern w:val="2"/>
          <w:lang w:eastAsia="ar-SA"/>
        </w:rPr>
        <w:t>któr</w:t>
      </w:r>
      <w:r w:rsidR="00F26436">
        <w:rPr>
          <w:rFonts w:eastAsia="Lucida Sans Unicode" w:cs="Arial"/>
          <w:kern w:val="2"/>
          <w:lang w:eastAsia="ar-SA"/>
        </w:rPr>
        <w:t>ego</w:t>
      </w:r>
      <w:r w:rsidRPr="00323990">
        <w:rPr>
          <w:rFonts w:eastAsia="Lucida Sans Unicode" w:cs="Arial"/>
          <w:kern w:val="2"/>
          <w:lang w:eastAsia="ar-SA"/>
        </w:rPr>
        <w:t xml:space="preserve"> kserokopi</w:t>
      </w:r>
      <w:r w:rsidR="00F26436">
        <w:rPr>
          <w:rFonts w:eastAsia="Lucida Sans Unicode" w:cs="Arial"/>
          <w:kern w:val="2"/>
          <w:lang w:eastAsia="ar-SA"/>
        </w:rPr>
        <w:t>ę</w:t>
      </w:r>
      <w:r w:rsidRPr="00323990">
        <w:rPr>
          <w:rFonts w:eastAsia="Lucida Sans Unicode" w:cs="Arial"/>
          <w:kern w:val="2"/>
          <w:lang w:eastAsia="ar-SA"/>
        </w:rPr>
        <w:t xml:space="preserve"> załączam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</w:t>
      </w:r>
      <w:r w:rsidRPr="00323990">
        <w:rPr>
          <w:rFonts w:eastAsia="Lucida Sans Unicode" w:cs="Arial"/>
          <w:kern w:val="2"/>
          <w:lang w:eastAsia="ar-SA"/>
        </w:rPr>
        <w:t>do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</w:t>
      </w:r>
      <w:r w:rsidRPr="00323990">
        <w:rPr>
          <w:rFonts w:eastAsia="Lucida Sans Unicode" w:cs="Arial"/>
          <w:kern w:val="2"/>
          <w:lang w:eastAsia="ar-SA"/>
        </w:rPr>
        <w:t>oferty:</w:t>
      </w:r>
    </w:p>
    <w:p w14:paraId="197D3171" w14:textId="77777777" w:rsidR="00323990" w:rsidRPr="00323990" w:rsidRDefault="00323990" w:rsidP="005C415F">
      <w:pPr>
        <w:widowControl w:val="0"/>
        <w:suppressAutoHyphens/>
        <w:spacing w:line="360" w:lineRule="auto"/>
        <w:ind w:firstLine="284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akredytacja kuratora oświaty: TAK / NIE</w:t>
      </w:r>
      <w:r w:rsidRPr="00323990">
        <w:rPr>
          <w:rFonts w:eastAsia="Lucida Sans Unicode" w:cs="Arial"/>
          <w:kern w:val="2"/>
          <w:lang w:eastAsia="ar-SA"/>
        </w:rPr>
        <w:t>*</w:t>
      </w:r>
    </w:p>
    <w:p w14:paraId="598EE98B" w14:textId="07B057B7" w:rsidR="00323990" w:rsidRPr="00323990" w:rsidRDefault="00323990" w:rsidP="00323990">
      <w:pPr>
        <w:widowControl w:val="0"/>
        <w:numPr>
          <w:ilvl w:val="0"/>
          <w:numId w:val="23"/>
        </w:numPr>
        <w:suppressAutoHyphens/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Przedmiot zamówienia wykonam </w:t>
      </w:r>
      <w:r w:rsidRPr="00323990">
        <w:rPr>
          <w:rFonts w:eastAsia="Lucida Sans Unicode" w:cs="Arial"/>
          <w:b/>
          <w:bCs/>
          <w:kern w:val="2"/>
          <w:lang w:eastAsia="ar-SA"/>
        </w:rPr>
        <w:t>sam/przy udziale podwykonawcy*</w:t>
      </w:r>
      <w:r w:rsidRPr="00323990">
        <w:rPr>
          <w:rFonts w:eastAsia="Lucida Sans Unicode" w:cs="Arial"/>
          <w:kern w:val="2"/>
          <w:lang w:eastAsia="ar-SA"/>
        </w:rPr>
        <w:t xml:space="preserve"> w części dotyczącej: …………………………………………………………………………</w:t>
      </w:r>
      <w:r>
        <w:rPr>
          <w:rFonts w:eastAsia="Lucida Sans Unicode" w:cs="Arial"/>
          <w:kern w:val="2"/>
          <w:lang w:eastAsia="ar-SA"/>
        </w:rPr>
        <w:t>…..</w:t>
      </w:r>
    </w:p>
    <w:p w14:paraId="5AA25954" w14:textId="77777777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</w:p>
    <w:p w14:paraId="2149D192" w14:textId="3B12BC69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Cs/>
          <w:kern w:val="2"/>
          <w:sz w:val="22"/>
          <w:szCs w:val="22"/>
          <w:lang w:eastAsia="ar-SA"/>
        </w:rPr>
      </w:pP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Oświadczam, że wobec wskazanego wyżej </w:t>
      </w:r>
      <w:r w:rsidRPr="00323990">
        <w:rPr>
          <w:rFonts w:eastAsia="Lucida Sans Unicode" w:cs="Arial"/>
          <w:b/>
          <w:iCs/>
          <w:kern w:val="2"/>
          <w:sz w:val="22"/>
          <w:szCs w:val="22"/>
          <w:lang w:eastAsia="ar-SA"/>
        </w:rPr>
        <w:t xml:space="preserve">podwykonawcy zachodzą/nie zachodzą*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przesłanki wykluczenia określone  w art. 7 ust. 1 pkt 1-3 ustawy z dnia 13 kwietnia 2022 r.  </w:t>
      </w:r>
      <w:r w:rsidR="00F26436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                 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 szczególnych rozwiązaniach w zakresie przeciwdziałania wspieraniu agresji na Ukrainę oraz służących ochronie bezpieczeństwa narodowego </w:t>
      </w:r>
      <w:r w:rsidRPr="00323990">
        <w:rPr>
          <w:rFonts w:eastAsia="Lucida Sans Unicode" w:cs="Arial"/>
          <w:bCs/>
          <w:i/>
          <w:kern w:val="2"/>
          <w:sz w:val="22"/>
          <w:szCs w:val="22"/>
          <w:lang w:eastAsia="ar-SA"/>
        </w:rPr>
        <w:t>– jeżeli dotyczy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>.</w:t>
      </w:r>
    </w:p>
    <w:p w14:paraId="27F990A7" w14:textId="77777777" w:rsidR="00323990" w:rsidRPr="00323990" w:rsidRDefault="00323990" w:rsidP="00323990">
      <w:pPr>
        <w:widowControl w:val="0"/>
        <w:numPr>
          <w:ilvl w:val="0"/>
          <w:numId w:val="23"/>
        </w:numPr>
        <w:tabs>
          <w:tab w:val="left" w:pos="284"/>
        </w:tabs>
        <w:suppressAutoHyphens/>
        <w:spacing w:line="360" w:lineRule="auto"/>
        <w:ind w:left="284" w:hanging="284"/>
        <w:textAlignment w:val="baseline"/>
        <w:rPr>
          <w:rFonts w:ascii="Times New Roman" w:eastAsia="Lucida Sans Unicode" w:hAnsi="Times New Roman"/>
          <w:kern w:val="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4654"/>
      </w:tblGrid>
      <w:tr w:rsidR="00F26436" w14:paraId="0B46E40A" w14:textId="77777777" w:rsidTr="00EA372E">
        <w:trPr>
          <w:trHeight w:val="352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42CEF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Miejsce szkolenia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CA085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Podstawa dysponowania</w:t>
            </w:r>
          </w:p>
        </w:tc>
      </w:tr>
      <w:tr w:rsidR="00F26436" w14:paraId="151761EF" w14:textId="77777777" w:rsidTr="00EA372E">
        <w:trPr>
          <w:trHeight w:val="927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F51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Nazwa/adres sali szkoleniowej: ………………………………………..…….</w:t>
            </w:r>
          </w:p>
          <w:p w14:paraId="569D9C4B" w14:textId="77777777" w:rsidR="00F26436" w:rsidRDefault="00F26436" w:rsidP="00EA372E">
            <w:pPr>
              <w:spacing w:after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Wyposażenie sali szkoleniowej na czas szkolenia:</w:t>
            </w:r>
          </w:p>
          <w:p w14:paraId="7781C93A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(wpisać ile)   ..…    stanowisk (krzesło, stolik/ławka) </w:t>
            </w:r>
          </w:p>
          <w:p w14:paraId="4911AA0F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tablica kredową /tablica sucho-ścieralna/flipchart z zapasem kartek*</w:t>
            </w:r>
          </w:p>
          <w:p w14:paraId="45B5E22E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rzutnik multimedialny i ekran projekcyjny - TAK/NIE*</w:t>
            </w:r>
          </w:p>
          <w:p w14:paraId="6DB2EBA7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………………………………….………..</w:t>
            </w:r>
          </w:p>
          <w:p w14:paraId="040769EC" w14:textId="77777777" w:rsidR="00F26436" w:rsidRDefault="00F26436" w:rsidP="00EA372E">
            <w:pPr>
              <w:spacing w:after="20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Oświadczam, że  sala szkoleniowa spełnia wymagania ergonomiczne i bhp (m. in. odpowiednią powierzchnię, oświetlenie, wentylację i temperaturę)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26C7" w14:textId="77777777" w:rsidR="00F26436" w:rsidRDefault="00F26436" w:rsidP="00EA372E">
            <w:pPr>
              <w:spacing w:before="240" w:after="200"/>
              <w:rPr>
                <w:rFonts w:cs="Arial"/>
                <w:sz w:val="22"/>
                <w:szCs w:val="22"/>
                <w:lang w:eastAsia="ar-SA"/>
              </w:rPr>
            </w:pPr>
            <w:r>
              <w:rPr>
                <w:rFonts w:cs="Arial"/>
                <w:sz w:val="22"/>
                <w:szCs w:val="22"/>
              </w:rPr>
              <w:t>1) dysponuję wskazaną salą szkoleniową*</w:t>
            </w:r>
          </w:p>
        </w:tc>
      </w:tr>
      <w:tr w:rsidR="00F26436" w14:paraId="21C961FB" w14:textId="77777777" w:rsidTr="00EA372E">
        <w:trPr>
          <w:trHeight w:val="39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5CC" w14:textId="77777777" w:rsidR="00F26436" w:rsidRDefault="00F26436" w:rsidP="00EA372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0E2" w14:textId="77777777" w:rsidR="00F26436" w:rsidRDefault="00F26436" w:rsidP="00F26436">
            <w:pPr>
              <w:numPr>
                <w:ilvl w:val="0"/>
                <w:numId w:val="32"/>
              </w:numPr>
              <w:spacing w:before="120" w:after="200"/>
              <w:ind w:left="74" w:hanging="51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 inny podmiot udostępni mi wskazaną salę szkoleniową*:</w:t>
            </w:r>
          </w:p>
          <w:p w14:paraId="2FC9FCC6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</w:t>
            </w:r>
          </w:p>
          <w:p w14:paraId="72F2F644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nazwa i adres podmiotu udostępniającego salę </w:t>
            </w:r>
          </w:p>
          <w:p w14:paraId="6DDE93B3" w14:textId="77777777" w:rsidR="00F26436" w:rsidRDefault="00F26436" w:rsidP="00EA372E">
            <w:pPr>
              <w:pStyle w:val="Standard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D523C1" w14:textId="7981F732" w:rsidR="00F26436" w:rsidRDefault="00BD6AF6" w:rsidP="00BD6AF6">
            <w:pPr>
              <w:pStyle w:val="Standard"/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Załączam do oferty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>zobowiązani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podmiotu trzeciego do udostępnienia mi na czas realizacji umowy, tj. od dnia jej zawarcia do 23.12.2026 r. sali szkoleniowej </w:t>
            </w:r>
            <w:r w:rsidRPr="00BD6AF6">
              <w:rPr>
                <w:rFonts w:ascii="Arial" w:hAnsi="Arial" w:cs="Arial"/>
                <w:bCs/>
                <w:sz w:val="20"/>
                <w:szCs w:val="20"/>
              </w:rPr>
              <w:t>lub inny równoważny dokument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26436">
              <w:rPr>
                <w:rFonts w:ascii="Arial" w:hAnsi="Arial" w:cs="Arial"/>
                <w:bCs/>
                <w:i/>
                <w:sz w:val="20"/>
                <w:szCs w:val="20"/>
              </w:rPr>
              <w:t>– dotyczy przypadku udostępnienia sali szkoleniowej przez inny podmiot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.  </w:t>
            </w:r>
          </w:p>
        </w:tc>
      </w:tr>
      <w:tr w:rsidR="00F26436" w14:paraId="209D4B51" w14:textId="77777777" w:rsidTr="00EA372E">
        <w:trPr>
          <w:trHeight w:val="778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CDF" w14:textId="61641ED6" w:rsidR="00F26436" w:rsidRDefault="005C415F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Plac manewrowy</w:t>
            </w:r>
            <w:r w:rsidR="00F26436">
              <w:rPr>
                <w:rFonts w:cs="Arial"/>
                <w:sz w:val="22"/>
                <w:szCs w:val="22"/>
              </w:rPr>
              <w:t xml:space="preserve"> do zajęć praktycznych:</w:t>
            </w:r>
          </w:p>
          <w:p w14:paraId="094EE3D1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adres:………………………………………..</w:t>
            </w:r>
          </w:p>
          <w:p w14:paraId="3286835F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</w:p>
          <w:p w14:paraId="6D6AA10F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BC94" w14:textId="168333AA" w:rsidR="00F26436" w:rsidRDefault="00F26436" w:rsidP="00F26436">
            <w:pPr>
              <w:numPr>
                <w:ilvl w:val="0"/>
                <w:numId w:val="33"/>
              </w:numPr>
              <w:spacing w:line="240" w:lineRule="auto"/>
              <w:ind w:left="324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lastRenderedPageBreak/>
              <w:t>dysponuję wskazan</w:t>
            </w:r>
            <w:r w:rsidR="00BD6AF6">
              <w:rPr>
                <w:rFonts w:cs="Arial"/>
                <w:sz w:val="22"/>
                <w:szCs w:val="22"/>
              </w:rPr>
              <w:t>ym</w:t>
            </w:r>
            <w:r w:rsidRPr="00FC5B5C">
              <w:rPr>
                <w:rFonts w:cs="Arial"/>
                <w:sz w:val="22"/>
                <w:szCs w:val="22"/>
              </w:rPr>
              <w:t xml:space="preserve"> </w:t>
            </w:r>
            <w:r w:rsidR="005C415F">
              <w:rPr>
                <w:rFonts w:cs="Arial"/>
                <w:sz w:val="22"/>
                <w:szCs w:val="22"/>
              </w:rPr>
              <w:t>placem manewrowym</w:t>
            </w:r>
            <w:r w:rsidRPr="00FC5B5C">
              <w:rPr>
                <w:rFonts w:cs="Arial"/>
                <w:sz w:val="22"/>
                <w:szCs w:val="22"/>
              </w:rPr>
              <w:t>*</w:t>
            </w:r>
          </w:p>
          <w:p w14:paraId="5A319111" w14:textId="09151782" w:rsidR="005C415F" w:rsidRDefault="005C415F" w:rsidP="005C415F">
            <w:pPr>
              <w:spacing w:line="240" w:lineRule="auto"/>
              <w:ind w:left="32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----------------------------------------------------</w:t>
            </w:r>
          </w:p>
          <w:p w14:paraId="739C449E" w14:textId="245BE1D5" w:rsidR="00F26436" w:rsidRPr="00FC5B5C" w:rsidRDefault="00F26436" w:rsidP="00F26436">
            <w:pPr>
              <w:numPr>
                <w:ilvl w:val="0"/>
                <w:numId w:val="33"/>
              </w:numPr>
              <w:spacing w:line="240" w:lineRule="auto"/>
              <w:ind w:left="324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lastRenderedPageBreak/>
              <w:t>inny podmiot udostępni mi wskazan</w:t>
            </w:r>
            <w:r w:rsidR="00BD6AF6">
              <w:rPr>
                <w:rFonts w:cs="Arial"/>
                <w:sz w:val="22"/>
                <w:szCs w:val="22"/>
              </w:rPr>
              <w:t>y</w:t>
            </w:r>
            <w:r w:rsidRPr="00FC5B5C">
              <w:rPr>
                <w:rFonts w:cs="Arial"/>
                <w:sz w:val="22"/>
                <w:szCs w:val="22"/>
              </w:rPr>
              <w:t xml:space="preserve"> </w:t>
            </w:r>
            <w:r w:rsidR="005C415F">
              <w:rPr>
                <w:rFonts w:cs="Arial"/>
                <w:sz w:val="22"/>
                <w:szCs w:val="22"/>
              </w:rPr>
              <w:t>plac manewrowy</w:t>
            </w:r>
            <w:r w:rsidRPr="00FC5B5C">
              <w:rPr>
                <w:rFonts w:cs="Arial"/>
                <w:sz w:val="22"/>
                <w:szCs w:val="22"/>
              </w:rPr>
              <w:t>*</w:t>
            </w:r>
          </w:p>
          <w:p w14:paraId="4D014CD8" w14:textId="77777777" w:rsidR="00F26436" w:rsidRDefault="00F26436" w:rsidP="00F26436">
            <w:pPr>
              <w:numPr>
                <w:ilvl w:val="0"/>
                <w:numId w:val="33"/>
              </w:numPr>
              <w:spacing w:line="240" w:lineRule="auto"/>
              <w:ind w:left="306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t>nazwa i adres podmiotu udostępniającego</w:t>
            </w:r>
          </w:p>
          <w:p w14:paraId="370D8B3B" w14:textId="77777777" w:rsidR="00F26436" w:rsidRDefault="00F26436" w:rsidP="00F26436">
            <w:p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………………………………………………</w:t>
            </w:r>
          </w:p>
          <w:p w14:paraId="5297B23A" w14:textId="33E051A3" w:rsidR="00F26436" w:rsidRDefault="00BD6AF6" w:rsidP="00BD6AF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D6AF6">
              <w:rPr>
                <w:rFonts w:cs="Arial"/>
                <w:sz w:val="20"/>
                <w:szCs w:val="20"/>
              </w:rPr>
              <w:t xml:space="preserve">Załączam do oferty zobowiązanie podmiotu trzeciego do udostępnienia mi na czas realizacji umowy, tj. od dnia jej zawarcia do 23.12.2026 r. </w:t>
            </w:r>
            <w:r w:rsidR="005C415F">
              <w:rPr>
                <w:rFonts w:cs="Arial"/>
                <w:sz w:val="20"/>
                <w:szCs w:val="20"/>
              </w:rPr>
              <w:t>placu manewrowego</w:t>
            </w:r>
            <w:r w:rsidRPr="00BD6AF6">
              <w:rPr>
                <w:rFonts w:cs="Arial"/>
                <w:sz w:val="20"/>
                <w:szCs w:val="20"/>
              </w:rPr>
              <w:t xml:space="preserve"> lub inny równoważny dokument – dotyczy przypadku udostępnienia </w:t>
            </w:r>
            <w:r w:rsidR="005C415F">
              <w:rPr>
                <w:rFonts w:cs="Arial"/>
                <w:sz w:val="20"/>
                <w:szCs w:val="20"/>
              </w:rPr>
              <w:t>placu</w:t>
            </w:r>
            <w:r w:rsidRPr="00BD6AF6">
              <w:rPr>
                <w:rFonts w:cs="Arial"/>
                <w:sz w:val="20"/>
                <w:szCs w:val="20"/>
              </w:rPr>
              <w:t xml:space="preserve"> przez inny podmiot.  </w:t>
            </w:r>
            <w:r w:rsidR="00F26436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D6AF6" w14:paraId="69BE4E6E" w14:textId="77777777" w:rsidTr="00EA372E">
        <w:trPr>
          <w:trHeight w:val="778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E885" w14:textId="311251CD" w:rsidR="00BD6AF6" w:rsidRDefault="00BD6AF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Ilość </w:t>
            </w:r>
            <w:r w:rsidR="005C415F">
              <w:rPr>
                <w:rFonts w:cs="Arial"/>
                <w:sz w:val="22"/>
                <w:szCs w:val="22"/>
              </w:rPr>
              <w:t>wózków jezdniowych</w:t>
            </w:r>
            <w:r>
              <w:rPr>
                <w:rFonts w:cs="Arial"/>
                <w:sz w:val="22"/>
                <w:szCs w:val="22"/>
              </w:rPr>
              <w:t xml:space="preserve"> do przeprowadzenia części praktycznej szkolenia:   ……….. szt.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4AF4" w14:textId="77777777" w:rsidR="00BD6AF6" w:rsidRDefault="00BD6AF6" w:rsidP="00BD6AF6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 w:rsidRPr="00BD6AF6">
              <w:rPr>
                <w:rFonts w:cs="Arial"/>
                <w:sz w:val="22"/>
                <w:szCs w:val="22"/>
              </w:rPr>
              <w:t xml:space="preserve">dysponuję </w:t>
            </w:r>
            <w:r>
              <w:rPr>
                <w:rFonts w:cs="Arial"/>
                <w:sz w:val="22"/>
                <w:szCs w:val="22"/>
              </w:rPr>
              <w:t>wskazanymi koparko-ładowarkami</w:t>
            </w:r>
            <w:r w:rsidRPr="00BD6AF6">
              <w:rPr>
                <w:rFonts w:cs="Arial"/>
                <w:sz w:val="22"/>
                <w:szCs w:val="22"/>
              </w:rPr>
              <w:t>*</w:t>
            </w:r>
          </w:p>
          <w:p w14:paraId="4ABA2322" w14:textId="0B2ED27A" w:rsidR="005C415F" w:rsidRDefault="005C415F" w:rsidP="005C415F">
            <w:pPr>
              <w:pStyle w:val="Akapitzlist"/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------------------------------------------------</w:t>
            </w:r>
          </w:p>
          <w:p w14:paraId="1993A883" w14:textId="6C65E1A4" w:rsidR="00BD6AF6" w:rsidRPr="00BD6AF6" w:rsidRDefault="00BD6AF6" w:rsidP="00BD6AF6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 w:rsidRPr="00BD6AF6">
              <w:rPr>
                <w:rFonts w:cs="Arial"/>
                <w:sz w:val="22"/>
                <w:szCs w:val="22"/>
              </w:rPr>
              <w:t xml:space="preserve">inny podmiot udostępni mi </w:t>
            </w:r>
            <w:r w:rsidR="005C415F">
              <w:rPr>
                <w:rFonts w:cs="Arial"/>
                <w:sz w:val="22"/>
                <w:szCs w:val="22"/>
              </w:rPr>
              <w:t>wózek jezdniowy</w:t>
            </w:r>
            <w:r w:rsidRPr="00BD6AF6">
              <w:rPr>
                <w:rFonts w:cs="Arial"/>
                <w:sz w:val="22"/>
                <w:szCs w:val="22"/>
              </w:rPr>
              <w:t>*</w:t>
            </w:r>
          </w:p>
          <w:p w14:paraId="50B475A4" w14:textId="77777777" w:rsidR="00BD6AF6" w:rsidRDefault="00BD6AF6" w:rsidP="00BD6AF6">
            <w:pPr>
              <w:numPr>
                <w:ilvl w:val="0"/>
                <w:numId w:val="39"/>
              </w:numPr>
              <w:spacing w:line="240" w:lineRule="auto"/>
              <w:ind w:left="306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t>nazwa i adres podmiotu udostępniającego</w:t>
            </w:r>
          </w:p>
          <w:p w14:paraId="3611FC6E" w14:textId="77777777" w:rsidR="00BD6AF6" w:rsidRDefault="00BD6AF6" w:rsidP="00BD6AF6">
            <w:p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………………………………………………</w:t>
            </w:r>
          </w:p>
          <w:p w14:paraId="380D1A7F" w14:textId="2CF84BE1" w:rsidR="00BD6AF6" w:rsidRPr="00FC5B5C" w:rsidRDefault="00BD6AF6" w:rsidP="00BD6AF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BD6AF6">
              <w:rPr>
                <w:rFonts w:cs="Arial"/>
                <w:sz w:val="20"/>
                <w:szCs w:val="20"/>
              </w:rPr>
              <w:t xml:space="preserve">Załączam do oferty zobowiązanie podmiotu trzeciego do udostępnienia mi na czas realizacji umowy, tj. od dnia jej zawarcia do 23.12.2026 r. </w:t>
            </w:r>
            <w:r w:rsidR="00D83488">
              <w:rPr>
                <w:rFonts w:cs="Arial"/>
                <w:sz w:val="20"/>
                <w:szCs w:val="20"/>
              </w:rPr>
              <w:t>wózka jezdniowego</w:t>
            </w:r>
            <w:r w:rsidRPr="00BD6AF6">
              <w:rPr>
                <w:rFonts w:cs="Arial"/>
                <w:sz w:val="20"/>
                <w:szCs w:val="20"/>
              </w:rPr>
              <w:t xml:space="preserve"> lub inny równoważny dokument – dotyczy przypadku udostępnienia </w:t>
            </w:r>
            <w:r>
              <w:rPr>
                <w:rFonts w:cs="Arial"/>
                <w:sz w:val="20"/>
                <w:szCs w:val="20"/>
              </w:rPr>
              <w:t>sprzętu</w:t>
            </w:r>
            <w:r w:rsidRPr="00BD6AF6">
              <w:rPr>
                <w:rFonts w:cs="Arial"/>
                <w:sz w:val="20"/>
                <w:szCs w:val="20"/>
              </w:rPr>
              <w:t xml:space="preserve"> przez inny podmiot. 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F26436" w14:paraId="5467CA1F" w14:textId="77777777" w:rsidTr="00EA372E">
        <w:trPr>
          <w:trHeight w:val="1592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19A6" w14:textId="77777777" w:rsidR="00F26436" w:rsidRPr="00F26436" w:rsidRDefault="00F26436" w:rsidP="00EA372E">
            <w:pPr>
              <w:spacing w:before="120"/>
              <w:jc w:val="both"/>
              <w:rPr>
                <w:rFonts w:cs="Arial"/>
                <w:i/>
                <w:iCs/>
                <w:sz w:val="20"/>
                <w:szCs w:val="20"/>
              </w:rPr>
            </w:pPr>
            <w:r w:rsidRPr="00F26436">
              <w:rPr>
                <w:rFonts w:cs="Arial"/>
                <w:sz w:val="20"/>
                <w:szCs w:val="20"/>
              </w:rPr>
              <w:t xml:space="preserve">Oświadczam, że wobec podmiotu udostępniającego swój potencjał techniczny </w:t>
            </w:r>
            <w:r w:rsidRPr="00F26436">
              <w:rPr>
                <w:rFonts w:cs="Arial"/>
                <w:b/>
                <w:bCs/>
                <w:sz w:val="20"/>
                <w:szCs w:val="20"/>
              </w:rPr>
              <w:t>zachodzą/ nie zachodzą *</w:t>
            </w:r>
            <w:r w:rsidRPr="00F26436">
              <w:rPr>
                <w:rFonts w:cs="Arial"/>
                <w:sz w:val="20"/>
                <w:szCs w:val="20"/>
              </w:rPr>
              <w:t xml:space="preserve"> przesłanki wykluczenia określone w art. 7 ust. 1 pkt 1-3 ustawy z dnia 13 kwietnia 2022 r. o szczególnych rozwiązaniach w zakresie przeciwdziałania wspieraniu agresji na Ukrainę oraz służących ochronie bezpieczeństwa narodowego – </w:t>
            </w:r>
            <w:r w:rsidRPr="00F26436">
              <w:rPr>
                <w:rFonts w:cs="Arial"/>
                <w:i/>
                <w:iCs/>
                <w:sz w:val="20"/>
                <w:szCs w:val="20"/>
              </w:rPr>
              <w:t>jeżeli dotyczy.</w:t>
            </w:r>
          </w:p>
        </w:tc>
      </w:tr>
    </w:tbl>
    <w:p w14:paraId="796ADE66" w14:textId="77777777" w:rsidR="00F26436" w:rsidRDefault="00F26436" w:rsidP="00323990">
      <w:pPr>
        <w:spacing w:line="360" w:lineRule="auto"/>
        <w:rPr>
          <w:b/>
          <w:bCs/>
          <w:i/>
        </w:rPr>
      </w:pPr>
    </w:p>
    <w:p w14:paraId="00294AC8" w14:textId="5B6A4D96" w:rsidR="00323990" w:rsidRPr="00F26436" w:rsidRDefault="00323990" w:rsidP="00323990">
      <w:pPr>
        <w:spacing w:line="360" w:lineRule="auto"/>
        <w:rPr>
          <w:b/>
          <w:bCs/>
          <w:i/>
        </w:rPr>
      </w:pPr>
      <w:r w:rsidRPr="00323990">
        <w:rPr>
          <w:b/>
          <w:bCs/>
          <w:i/>
        </w:rPr>
        <w:t>*niepotrzebne skreślić</w:t>
      </w:r>
    </w:p>
    <w:p w14:paraId="43BB7ED1" w14:textId="77777777" w:rsidR="00323990" w:rsidRPr="00323990" w:rsidRDefault="00323990" w:rsidP="00323990">
      <w:pPr>
        <w:numPr>
          <w:ilvl w:val="0"/>
          <w:numId w:val="23"/>
        </w:numPr>
        <w:suppressAutoHyphens/>
        <w:spacing w:line="360" w:lineRule="auto"/>
        <w:ind w:left="284" w:hanging="426"/>
        <w:rPr>
          <w:i/>
        </w:rPr>
      </w:pP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560"/>
        <w:gridCol w:w="7"/>
      </w:tblGrid>
      <w:tr w:rsidR="00F26436" w14:paraId="5F95E60E" w14:textId="77777777" w:rsidTr="00F26436">
        <w:trPr>
          <w:gridAfter w:val="1"/>
          <w:wAfter w:w="7" w:type="dxa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E0652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28567665"/>
            <w:r>
              <w:rPr>
                <w:rFonts w:ascii="Arial" w:hAnsi="Arial" w:cs="Arial"/>
                <w:b/>
                <w:bCs/>
              </w:rPr>
              <w:t>Wykaz materiałów szkoleniowych/odzieży roboczej, które uczestnik szkolenia otrzyma na własność</w:t>
            </w:r>
          </w:p>
        </w:tc>
      </w:tr>
      <w:tr w:rsidR="00F26436" w14:paraId="1E3F59C8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93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podręcznik/skrypt*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6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tytuł: ……………………………………………………….…….</w:t>
            </w:r>
          </w:p>
          <w:p w14:paraId="2477AD48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autor: ………………………………………………….…………</w:t>
            </w:r>
          </w:p>
        </w:tc>
      </w:tr>
      <w:tr w:rsidR="00F26436" w14:paraId="398B6C53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1117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zeszyt A5 60-kartkowy, </w:t>
            </w:r>
          </w:p>
          <w:p w14:paraId="3CF08B7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długopis, ołówek 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A55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TAK/NIE*</w:t>
            </w:r>
          </w:p>
        </w:tc>
      </w:tr>
      <w:tr w:rsidR="00F26436" w14:paraId="6C526659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8720" w14:textId="77777777" w:rsidR="00F26436" w:rsidRPr="00A021B9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21B9">
              <w:rPr>
                <w:rFonts w:ascii="Arial" w:hAnsi="Arial" w:cs="Arial"/>
                <w:sz w:val="22"/>
                <w:szCs w:val="22"/>
              </w:rPr>
              <w:t xml:space="preserve">inne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CCA3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wymienić, jeśli wykonawca przewiduje dodatkowe materiały: ………………………………………………………..………….</w:t>
            </w:r>
          </w:p>
        </w:tc>
      </w:tr>
    </w:tbl>
    <w:p w14:paraId="2E6F0A06" w14:textId="77777777" w:rsidR="00F26436" w:rsidRDefault="00F26436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386AFD5" w14:textId="249CCCF1" w:rsid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  <w:bookmarkEnd w:id="1"/>
    </w:p>
    <w:p w14:paraId="1EE3F51F" w14:textId="77777777" w:rsidR="004D02CB" w:rsidRDefault="004D02CB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417EED5D" w14:textId="77777777" w:rsidR="00332DEF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2374738" w14:textId="77777777" w:rsidR="00332DEF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7FCB367E" w14:textId="77777777" w:rsidR="00332DEF" w:rsidRPr="00323990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41145F1D" w14:textId="08F4345E" w:rsidR="00323990" w:rsidRPr="00F26436" w:rsidRDefault="00323990" w:rsidP="00323990">
      <w:pPr>
        <w:widowControl w:val="0"/>
        <w:numPr>
          <w:ilvl w:val="0"/>
          <w:numId w:val="23"/>
        </w:numPr>
        <w:suppressAutoHyphens/>
        <w:spacing w:after="120" w:line="240" w:lineRule="auto"/>
        <w:ind w:left="426" w:hanging="284"/>
        <w:textAlignment w:val="baseline"/>
        <w:rPr>
          <w:rFonts w:cs="Arial"/>
        </w:rPr>
      </w:pPr>
      <w:r w:rsidRPr="00323990">
        <w:rPr>
          <w:rFonts w:cs="Arial"/>
        </w:rPr>
        <w:t xml:space="preserve">Na potrzeby preliminarza należy przyjąć koszt przeszkolenia </w:t>
      </w:r>
      <w:r w:rsidRPr="00F26436">
        <w:rPr>
          <w:rFonts w:cs="Arial"/>
        </w:rPr>
        <w:t xml:space="preserve">grupy </w:t>
      </w:r>
      <w:r w:rsidR="005C415F">
        <w:rPr>
          <w:rFonts w:cs="Arial"/>
        </w:rPr>
        <w:t>20</w:t>
      </w:r>
      <w:r w:rsidRPr="00F26436">
        <w:rPr>
          <w:rFonts w:cs="Arial"/>
        </w:rPr>
        <w:t>-osobowej:</w:t>
      </w:r>
    </w:p>
    <w:p w14:paraId="05E46AA9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tbl>
      <w:tblPr>
        <w:tblW w:w="9555" w:type="dxa"/>
        <w:tblInd w:w="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1"/>
        <w:gridCol w:w="2834"/>
      </w:tblGrid>
      <w:tr w:rsidR="00F26436" w14:paraId="174C9398" w14:textId="77777777" w:rsidTr="00EA372E">
        <w:trPr>
          <w:tblHeader/>
        </w:trPr>
        <w:tc>
          <w:tcPr>
            <w:tcW w:w="9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hideMark/>
          </w:tcPr>
          <w:p w14:paraId="69C074C5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iCs/>
                <w:sz w:val="22"/>
                <w:szCs w:val="22"/>
              </w:rPr>
              <w:t>Preliminarz kosztów</w:t>
            </w:r>
          </w:p>
        </w:tc>
      </w:tr>
      <w:tr w:rsidR="00F26436" w14:paraId="0870B882" w14:textId="77777777" w:rsidTr="00EA372E">
        <w:trPr>
          <w:tblHeader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FC6E284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>Wyszczególnienie kosztów związanych z organizacją  szkolenia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ECD9EA" w14:textId="75406829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Wartość dla </w:t>
            </w:r>
            <w:r w:rsidR="005C415F">
              <w:rPr>
                <w:rFonts w:ascii="Arial" w:hAnsi="Arial" w:cs="Arial"/>
                <w:i w:val="0"/>
                <w:iCs/>
                <w:sz w:val="20"/>
                <w:szCs w:val="20"/>
              </w:rPr>
              <w:t>20</w:t>
            </w: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osób</w:t>
            </w:r>
          </w:p>
        </w:tc>
      </w:tr>
      <w:tr w:rsidR="00F26436" w14:paraId="1EE6CEF8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63062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Wynajem pomieszczeń dydaktycznych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0D9F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481854E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9ECBB3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Płace wykładowców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95011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703930A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E3AEB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Obsługa administracyjno - ekonomiczna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38BB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0FACE03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2CE33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Kierownik kursu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677B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25DFCDB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BE4DF0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Eksploatacja sprzętu    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0CBF9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6B7EF0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BA1888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szkoleniowe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4BCB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26436" w14:paraId="153078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58ED0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promocyjne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AF6F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32D9D6DE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F9E1191" w14:textId="6EFEB748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</w:t>
            </w:r>
            <w:r>
              <w:t xml:space="preserve"> </w:t>
            </w:r>
            <w:r w:rsidR="00BD6AF6">
              <w:rPr>
                <w:rFonts w:ascii="Arial" w:hAnsi="Arial" w:cs="Arial"/>
                <w:sz w:val="22"/>
                <w:szCs w:val="22"/>
              </w:rPr>
              <w:t>zewnętrzny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E674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5DA79244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14DDAF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Zaświadczenia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977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04F20F3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A3354A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Inne (wpisać jakie):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011A8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AEC1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3F2E6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Zysk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E19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5823389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54A48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7DF6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8B643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FFC7D5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1E2E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A5D85D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8F95F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osobogodzinę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7EA2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F9B2A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p w14:paraId="63053BEE" w14:textId="2818AFCC" w:rsidR="004D02CB" w:rsidRPr="00F26436" w:rsidRDefault="00323990" w:rsidP="00323990">
      <w:pPr>
        <w:rPr>
          <w:rFonts w:cs="Arial"/>
          <w:i/>
          <w:color w:val="000000"/>
          <w:sz w:val="22"/>
          <w:szCs w:val="22"/>
        </w:rPr>
      </w:pPr>
      <w:r w:rsidRPr="004D02CB">
        <w:rPr>
          <w:rFonts w:cs="Arial"/>
          <w:i/>
          <w:color w:val="000000"/>
          <w:sz w:val="22"/>
          <w:szCs w:val="22"/>
        </w:rPr>
        <w:t xml:space="preserve">W koszcie szkolenia </w:t>
      </w:r>
      <w:r w:rsidRPr="00D83488">
        <w:rPr>
          <w:rFonts w:cs="Arial"/>
          <w:b/>
          <w:bCs/>
          <w:i/>
          <w:sz w:val="22"/>
          <w:szCs w:val="22"/>
        </w:rPr>
        <w:t>nie należy</w:t>
      </w:r>
      <w:r w:rsidRPr="00D83488">
        <w:rPr>
          <w:rFonts w:cs="Arial"/>
          <w:i/>
          <w:sz w:val="22"/>
          <w:szCs w:val="22"/>
        </w:rPr>
        <w:t xml:space="preserve"> uwzględniać kosztów związanych z ubezpieczeniem osób </w:t>
      </w:r>
      <w:r w:rsidRPr="004D02CB">
        <w:rPr>
          <w:rFonts w:cs="Arial"/>
          <w:i/>
          <w:color w:val="000000"/>
          <w:sz w:val="22"/>
          <w:szCs w:val="22"/>
        </w:rPr>
        <w:t>skierowanych na szkolenie od następstw nieszczęśliwych wypadków powstałych w związku ze szkoleniem oraz w drodze do/z miejsca szkolenia</w:t>
      </w:r>
    </w:p>
    <w:p w14:paraId="544D50DA" w14:textId="77777777" w:rsidR="004D02CB" w:rsidRDefault="004D02CB" w:rsidP="00323990">
      <w:pPr>
        <w:rPr>
          <w:rFonts w:cs="Arial"/>
          <w:i/>
          <w:color w:val="000000"/>
          <w:sz w:val="20"/>
          <w:szCs w:val="20"/>
        </w:rPr>
      </w:pPr>
    </w:p>
    <w:p w14:paraId="43243854" w14:textId="60A11B32" w:rsidR="00332DEF" w:rsidRPr="00332DEF" w:rsidRDefault="00332DEF" w:rsidP="00332DEF">
      <w:pPr>
        <w:pStyle w:val="Akapitzlist"/>
        <w:widowControl w:val="0"/>
        <w:numPr>
          <w:ilvl w:val="0"/>
          <w:numId w:val="43"/>
        </w:numPr>
        <w:suppressAutoHyphens/>
        <w:spacing w:line="360" w:lineRule="auto"/>
        <w:ind w:left="284" w:hanging="284"/>
        <w:textAlignment w:val="baseline"/>
        <w:rPr>
          <w:i/>
          <w:iCs/>
        </w:rPr>
      </w:pPr>
      <w:r w:rsidRPr="00332DEF">
        <w:rPr>
          <w:b/>
          <w:bCs/>
        </w:rPr>
        <w:t xml:space="preserve">Wykaz zrealizowanych przez Wykonawcę (jednostkę szkolącą) szkoleń   </w:t>
      </w:r>
      <w:r>
        <w:rPr>
          <w:b/>
          <w:bCs/>
        </w:rPr>
        <w:t xml:space="preserve">                  </w:t>
      </w:r>
      <w:r w:rsidRPr="00332DEF">
        <w:rPr>
          <w:b/>
          <w:bCs/>
        </w:rPr>
        <w:t>w zakresie tematyki, która będzie poruszana na szkoleniu, zrealizowanych w okresie 3 lat przed terminem składania ofert.</w:t>
      </w:r>
    </w:p>
    <w:p w14:paraId="5F91C44F" w14:textId="09DE962D" w:rsidR="00332DEF" w:rsidRDefault="00332DEF" w:rsidP="00332DEF">
      <w:pPr>
        <w:spacing w:line="360" w:lineRule="auto"/>
        <w:ind w:left="284"/>
        <w:rPr>
          <w:i/>
          <w:iCs/>
        </w:rPr>
      </w:pPr>
      <w:r>
        <w:t xml:space="preserve">Podstawą oceny będą wymienione szkolenia oraz załączone dokumenty i oświadczenia potwierdzające należyte wykonanie usługi (szkolenia w zakresie operator </w:t>
      </w:r>
      <w:r w:rsidR="005C415F">
        <w:t>wózków jezdniowych</w:t>
      </w:r>
      <w:r>
        <w:t>)</w:t>
      </w:r>
      <w:r w:rsidR="005C415F">
        <w:t xml:space="preserve"> - </w:t>
      </w:r>
      <w:r w:rsidR="005C415F" w:rsidRPr="005C415F">
        <w:t>w przypadku szkoleń wielomodułowych moduł z obsługi wózków musi być w wymiarze co najmniej 33 godzin;</w:t>
      </w:r>
      <w:r>
        <w:t xml:space="preserve">. Szkolenia, których należyte wykonanie nie zostanie potwierdzone </w:t>
      </w:r>
      <w:r w:rsidRPr="00332DEF">
        <w:t>referencj</w:t>
      </w:r>
      <w:r>
        <w:t>ami</w:t>
      </w:r>
      <w:r w:rsidRPr="00332DEF">
        <w:t xml:space="preserve"> lub inny</w:t>
      </w:r>
      <w:r>
        <w:t>mi</w:t>
      </w:r>
      <w:r w:rsidRPr="00332DEF">
        <w:t xml:space="preserve"> dokument</w:t>
      </w:r>
      <w:r>
        <w:t>ami</w:t>
      </w:r>
      <w:r w:rsidRPr="00332DEF">
        <w:t xml:space="preserve"> potwierdzający</w:t>
      </w:r>
      <w:r>
        <w:t>mi</w:t>
      </w:r>
      <w:r w:rsidRPr="00332DEF">
        <w:t xml:space="preserve"> należyte wykonanie usług szkoleniowych </w:t>
      </w:r>
      <w:r>
        <w:t>nie będą zaliczone.</w:t>
      </w:r>
    </w:p>
    <w:p w14:paraId="7624E3B6" w14:textId="77777777" w:rsidR="00332DEF" w:rsidRDefault="00332DEF" w:rsidP="00332DEF">
      <w:pPr>
        <w:pStyle w:val="Standard"/>
        <w:tabs>
          <w:tab w:val="left" w:leader="dot" w:pos="8505"/>
        </w:tabs>
        <w:rPr>
          <w:i/>
          <w:iCs/>
        </w:rPr>
      </w:pPr>
    </w:p>
    <w:tbl>
      <w:tblPr>
        <w:tblW w:w="103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1558"/>
        <w:gridCol w:w="1843"/>
        <w:gridCol w:w="1985"/>
        <w:gridCol w:w="1559"/>
        <w:gridCol w:w="1417"/>
        <w:gridCol w:w="1276"/>
      </w:tblGrid>
      <w:tr w:rsidR="00332DEF" w14:paraId="6DC55670" w14:textId="77777777" w:rsidTr="00BF63A2">
        <w:trPr>
          <w:trHeight w:val="57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0040B53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L.P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4D755281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szkolenia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28EAEFF0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tematyczny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550031F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Ilość godzin szkolenia </w:t>
            </w:r>
          </w:p>
          <w:p w14:paraId="5803A094" w14:textId="63B0F5E8" w:rsidR="005C415F" w:rsidRDefault="00502888" w:rsidP="00BF63A2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</w:t>
            </w:r>
            <w:r w:rsidR="005C415F">
              <w:rPr>
                <w:b/>
                <w:bCs/>
                <w:sz w:val="18"/>
                <w:szCs w:val="18"/>
              </w:rPr>
              <w:t xml:space="preserve"> zakresie obsługi wózków jezdniowych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1E34382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Dla kogo realizowane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545B7A66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 przeszkolonych osób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4737E69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szkolenia</w:t>
            </w:r>
          </w:p>
        </w:tc>
      </w:tr>
      <w:tr w:rsidR="00332DEF" w14:paraId="7087DF41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DCA" w14:textId="0B87CE3F" w:rsidR="00332DEF" w:rsidRDefault="00332DEF" w:rsidP="00BF63A2">
            <w:pPr>
              <w:pStyle w:val="TableContents"/>
              <w:snapToGrid w:val="0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5D2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884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A20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63B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6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0C4" w14:textId="77777777" w:rsidR="00332DEF" w:rsidRDefault="00332DEF" w:rsidP="00BF63A2">
            <w:pPr>
              <w:pStyle w:val="TableContents"/>
              <w:snapToGrid w:val="0"/>
            </w:pPr>
          </w:p>
        </w:tc>
      </w:tr>
      <w:tr w:rsidR="00332DEF" w14:paraId="6A6C503A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AB7" w14:textId="74000EAA" w:rsidR="00332DEF" w:rsidRDefault="00332DEF" w:rsidP="00BF63A2">
            <w:pPr>
              <w:pStyle w:val="TableContents"/>
              <w:snapToGrid w:val="0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9BF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83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BD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27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919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F18" w14:textId="77777777" w:rsidR="00332DEF" w:rsidRDefault="00332DEF" w:rsidP="00BF63A2">
            <w:pPr>
              <w:pStyle w:val="TableContents"/>
              <w:snapToGrid w:val="0"/>
            </w:pPr>
          </w:p>
        </w:tc>
      </w:tr>
    </w:tbl>
    <w:p w14:paraId="28654DD9" w14:textId="77777777" w:rsidR="00332DEF" w:rsidRPr="00332DEF" w:rsidRDefault="00332DEF" w:rsidP="00332DEF">
      <w:pPr>
        <w:pStyle w:val="Standard"/>
        <w:suppressAutoHyphens w:val="0"/>
        <w:spacing w:line="360" w:lineRule="auto"/>
        <w:textAlignment w:val="baseline"/>
        <w:rPr>
          <w:rFonts w:ascii="Arial" w:hAnsi="Arial" w:cs="Arial"/>
        </w:rPr>
      </w:pPr>
    </w:p>
    <w:p w14:paraId="6BAF48DD" w14:textId="24A85679" w:rsidR="004D02CB" w:rsidRPr="004D02CB" w:rsidRDefault="004D02CB" w:rsidP="00332DEF">
      <w:pPr>
        <w:pStyle w:val="Standard"/>
        <w:numPr>
          <w:ilvl w:val="0"/>
          <w:numId w:val="43"/>
        </w:numPr>
        <w:suppressAutoHyphens w:val="0"/>
        <w:spacing w:line="360" w:lineRule="auto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  <w:b/>
          <w:bCs/>
        </w:rPr>
        <w:t xml:space="preserve">Konflikt interesów </w:t>
      </w:r>
    </w:p>
    <w:p w14:paraId="731610DD" w14:textId="1CAECFD3" w:rsidR="004D02CB" w:rsidRDefault="004D02CB" w:rsidP="004D02CB">
      <w:pPr>
        <w:pStyle w:val="Standard"/>
        <w:suppressAutoHyphens w:val="0"/>
        <w:spacing w:line="360" w:lineRule="auto"/>
        <w:ind w:left="284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jestem/nie jestem*</w:t>
      </w:r>
      <w:r>
        <w:rPr>
          <w:rFonts w:ascii="Arial" w:hAnsi="Arial" w:cs="Arial"/>
        </w:rPr>
        <w:t xml:space="preserve"> powiązany osobowo lub kapitałowo                    z Zamawiającym.</w:t>
      </w:r>
    </w:p>
    <w:p w14:paraId="3091D1B7" w14:textId="18661AFE" w:rsidR="004D02CB" w:rsidRPr="004D02CB" w:rsidRDefault="004D02CB" w:rsidP="004D02CB">
      <w:pPr>
        <w:pStyle w:val="Standard"/>
        <w:suppressAutoHyphens w:val="0"/>
        <w:spacing w:line="276" w:lineRule="auto"/>
        <w:ind w:left="284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 (względy rodzinne, emocjonalne, sympatie polityczne lub związki z jakimkolwiek krajem, interes gospodarczy lub jakiekolwiek inne bezpośrednie lub pośrednie interesy osobiste), polegające w szczególności na:</w:t>
      </w:r>
      <w:r w:rsidRPr="004D02CB">
        <w:t xml:space="preserve"> </w:t>
      </w:r>
    </w:p>
    <w:p w14:paraId="652734D1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221FE0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4D02CB">
        <w:rPr>
          <w:rFonts w:cs="Arial"/>
        </w:rPr>
        <w:br/>
        <w:t xml:space="preserve">z tytułu przysposobienia, opieki lub kurateli albo pozostawaniu we wspólnym pożyciu </w:t>
      </w:r>
      <w:r w:rsidRPr="004D02CB">
        <w:rPr>
          <w:rFonts w:cs="Arial"/>
        </w:rPr>
        <w:br/>
        <w:t>z wykonawcą, jego zastępcą prawnym lub członkami organów zarządzających lub organów nadzorczych wykonawców ubiegających się o udzielenie zamówienia,</w:t>
      </w:r>
    </w:p>
    <w:p w14:paraId="342DA812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/>
        <w:ind w:left="714" w:hanging="357"/>
        <w:rPr>
          <w:rFonts w:cs="Arial"/>
        </w:rPr>
      </w:pPr>
      <w:r w:rsidRPr="004D02CB">
        <w:rPr>
          <w:rFonts w:cs="Arial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6C82A04B" w14:textId="36D4AE7A" w:rsidR="004D02CB" w:rsidRDefault="004D02CB" w:rsidP="004D02CB">
      <w:pPr>
        <w:pStyle w:val="Standard"/>
        <w:numPr>
          <w:ilvl w:val="0"/>
          <w:numId w:val="27"/>
        </w:numPr>
        <w:spacing w:after="120" w:line="360" w:lineRule="auto"/>
        <w:ind w:left="284" w:hanging="284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 w celu ubiegania się o udzielenie zamówienia publicznego w niniejszym postępowaniu – </w:t>
      </w:r>
      <w:r w:rsidRPr="004D02CB">
        <w:rPr>
          <w:rFonts w:ascii="Arial" w:hAnsi="Arial" w:cs="Arial"/>
          <w:i/>
          <w:iCs/>
        </w:rPr>
        <w:t>jeżeli dotyczy.</w:t>
      </w:r>
    </w:p>
    <w:p w14:paraId="42CC0606" w14:textId="369AC080" w:rsidR="004D02CB" w:rsidRDefault="004D02CB" w:rsidP="004D02CB">
      <w:pPr>
        <w:pStyle w:val="Standard"/>
        <w:numPr>
          <w:ilvl w:val="0"/>
          <w:numId w:val="27"/>
        </w:numPr>
        <w:tabs>
          <w:tab w:val="left" w:pos="284"/>
        </w:tabs>
        <w:spacing w:after="120" w:line="360" w:lineRule="auto"/>
        <w:ind w:left="142" w:hanging="284"/>
        <w:textAlignment w:val="baseline"/>
        <w:rPr>
          <w:rFonts w:ascii="Arial" w:hAnsi="Arial" w:cs="Arial"/>
          <w:i/>
          <w:iCs/>
        </w:rPr>
      </w:pPr>
      <w:r w:rsidRPr="004D02CB">
        <w:rPr>
          <w:rFonts w:ascii="Arial" w:hAnsi="Arial" w:cs="Arial"/>
        </w:rPr>
        <w:lastRenderedPageBreak/>
        <w:t xml:space="preserve">Dokumenty, które Zamawiający  może samodzielnie uzyskać za pomocą bezpłatnych i ogólnodostępnych baz danych, w szczególności rejestrów publicznych w rozumieniu ustawy z dnia 17 lutego 2005 r. o informatyzacji działalności podmiotów realizujących zadania publiczne (rodzaj dokumentu </w:t>
      </w:r>
      <w:r w:rsidR="0012489B">
        <w:rPr>
          <w:rFonts w:ascii="Arial" w:hAnsi="Arial" w:cs="Arial"/>
        </w:rPr>
        <w:t xml:space="preserve">                       </w:t>
      </w:r>
      <w:r w:rsidRPr="004D02CB">
        <w:rPr>
          <w:rFonts w:ascii="Arial" w:hAnsi="Arial" w:cs="Arial"/>
        </w:rPr>
        <w:t xml:space="preserve">i miejsce skąd zamawiający może je pobrać) dotyczące Wykonawcy </w:t>
      </w:r>
      <w:r w:rsidRPr="004D02CB">
        <w:rPr>
          <w:rFonts w:ascii="Arial" w:hAnsi="Arial" w:cs="Arial"/>
          <w:i/>
          <w:iCs/>
        </w:rPr>
        <w:t>(jeżeli dotyczy):</w:t>
      </w:r>
    </w:p>
    <w:p w14:paraId="75A68FE2" w14:textId="5B4938F6" w:rsidR="00F26436" w:rsidRPr="00F26436" w:rsidRDefault="00F26436" w:rsidP="00F26436">
      <w:pPr>
        <w:pStyle w:val="Standard"/>
        <w:tabs>
          <w:tab w:val="left" w:pos="284"/>
        </w:tabs>
        <w:spacing w:after="120" w:line="360" w:lineRule="auto"/>
        <w:ind w:left="142"/>
        <w:textAlignment w:val="baseline"/>
        <w:rPr>
          <w:rFonts w:ascii="Arial" w:hAnsi="Arial" w:cs="Arial"/>
          <w:sz w:val="22"/>
          <w:szCs w:val="22"/>
        </w:rPr>
      </w:pPr>
      <w:r w:rsidRPr="00F26436">
        <w:rPr>
          <w:rFonts w:ascii="Arial" w:hAnsi="Arial" w:cs="Arial"/>
          <w:sz w:val="22"/>
          <w:szCs w:val="22"/>
        </w:rPr>
        <w:t>Zaznaczyć jedną pozycję:</w:t>
      </w:r>
    </w:p>
    <w:p w14:paraId="280FEA0D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5907B0">
        <w:rPr>
          <w:rFonts w:ascii="Arial" w:eastAsia="Times New Roman" w:hAnsi="Arial" w:cs="Arial"/>
          <w:sz w:val="22"/>
          <w:szCs w:val="22"/>
          <w:lang w:eastAsia="pl-PL"/>
        </w:rPr>
        <w:t>Centralna Ewidencja i Informacja o Działalności Gospodarczej Rzeczypospolitej Polskiej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0592AE59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Krajowy Rejestr Sądowy</w:t>
      </w:r>
    </w:p>
    <w:p w14:paraId="67373398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inne dostępne na stronie internetowej (wskazać jakie) ………………………………………</w:t>
      </w:r>
    </w:p>
    <w:p w14:paraId="40B222D1" w14:textId="77777777" w:rsidR="004D02CB" w:rsidRDefault="004D02CB" w:rsidP="00323990">
      <w:pPr>
        <w:rPr>
          <w:rFonts w:cs="Arial"/>
          <w:iCs/>
          <w:color w:val="000000"/>
        </w:rPr>
      </w:pPr>
    </w:p>
    <w:p w14:paraId="34B9C22C" w14:textId="18BA5DEE" w:rsidR="004D02CB" w:rsidRPr="00DB2235" w:rsidRDefault="004D02CB" w:rsidP="00323990">
      <w:pPr>
        <w:rPr>
          <w:rFonts w:cs="Arial"/>
          <w:b/>
          <w:bCs/>
          <w:iCs/>
          <w:color w:val="000000"/>
        </w:rPr>
      </w:pPr>
      <w:r w:rsidRPr="00DB2235">
        <w:rPr>
          <w:rFonts w:cs="Arial"/>
          <w:b/>
          <w:bCs/>
          <w:iCs/>
          <w:color w:val="000000"/>
        </w:rPr>
        <w:t xml:space="preserve">Załączniki do </w:t>
      </w:r>
      <w:r w:rsidRPr="00DB2235">
        <w:rPr>
          <w:rFonts w:cs="Arial"/>
          <w:b/>
          <w:bCs/>
          <w:i/>
          <w:color w:val="000000"/>
        </w:rPr>
        <w:t>Formularza oferty</w:t>
      </w:r>
      <w:r w:rsidRPr="00DB2235">
        <w:rPr>
          <w:rFonts w:cs="Arial"/>
          <w:b/>
          <w:bCs/>
          <w:iCs/>
          <w:color w:val="000000"/>
        </w:rPr>
        <w:t>:</w:t>
      </w:r>
    </w:p>
    <w:p w14:paraId="70D474FE" w14:textId="77777777" w:rsidR="004D02CB" w:rsidRPr="004D02CB" w:rsidRDefault="004D02CB" w:rsidP="00323990">
      <w:pPr>
        <w:rPr>
          <w:rFonts w:cs="Arial"/>
          <w:iCs/>
          <w:color w:val="000000"/>
        </w:rPr>
      </w:pPr>
    </w:p>
    <w:p w14:paraId="18025E46" w14:textId="6AF10E9E" w:rsidR="004D02C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w</w:t>
      </w:r>
      <w:r w:rsidRPr="0012489B">
        <w:rPr>
          <w:rFonts w:cs="Arial"/>
          <w:iCs/>
          <w:color w:val="000000"/>
        </w:rPr>
        <w:t>ykaz kadry</w:t>
      </w:r>
      <w:r w:rsidR="00A7201F">
        <w:rPr>
          <w:rFonts w:cs="Arial"/>
          <w:iCs/>
          <w:color w:val="000000"/>
        </w:rPr>
        <w:t>,</w:t>
      </w:r>
    </w:p>
    <w:p w14:paraId="02FC1F60" w14:textId="3CCAB30B" w:rsid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program szkolenia</w:t>
      </w:r>
      <w:r w:rsidR="00A7201F">
        <w:rPr>
          <w:rFonts w:cs="Arial"/>
          <w:iCs/>
          <w:color w:val="000000"/>
        </w:rPr>
        <w:t>,</w:t>
      </w:r>
    </w:p>
    <w:p w14:paraId="57BC4F7C" w14:textId="5065C2DA" w:rsidR="00A7201F" w:rsidRDefault="00A7201F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zobowiązanie podmiotu trzeciego do udostępnienia zasobów lub inny równorzędny dokument – jeżeli dotyczy,</w:t>
      </w:r>
    </w:p>
    <w:p w14:paraId="469D01A1" w14:textId="47437959" w:rsidR="0012489B" w:rsidRP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wzór zaświadczenia lub innego dokumentu potwierdzającego ukończenie szkolenia</w:t>
      </w:r>
      <w:r w:rsidR="00A7201F">
        <w:rPr>
          <w:rFonts w:cs="Arial"/>
          <w:iCs/>
          <w:color w:val="000000"/>
        </w:rPr>
        <w:t>,</w:t>
      </w:r>
    </w:p>
    <w:p w14:paraId="2EF3B3C2" w14:textId="628CF493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referencje lub inne dokumenty potwierdzające należyte wykonanie usług szkoleniowych</w:t>
      </w:r>
      <w:r w:rsidR="00A7201F">
        <w:rPr>
          <w:rFonts w:cs="Arial"/>
          <w:color w:val="000000"/>
          <w:lang w:eastAsia="ar-SA"/>
        </w:rPr>
        <w:t>,</w:t>
      </w:r>
    </w:p>
    <w:p w14:paraId="5643DA70" w14:textId="77777777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pełnomocnictwo</w:t>
      </w:r>
      <w:r>
        <w:rPr>
          <w:rFonts w:cs="Arial"/>
          <w:color w:val="000000"/>
          <w:lang w:eastAsia="ar-SA"/>
        </w:rPr>
        <w:t xml:space="preserve"> </w:t>
      </w:r>
      <w:r w:rsidRPr="00F430A6">
        <w:rPr>
          <w:rFonts w:cs="Arial"/>
          <w:color w:val="000000"/>
          <w:lang w:eastAsia="ar-SA"/>
        </w:rPr>
        <w:t>- jeżeli osoba/y podpisująca ofertę działa na podstawie pełnomocnictwa,</w:t>
      </w:r>
    </w:p>
    <w:p w14:paraId="19A32478" w14:textId="77777777" w:rsidR="00F26436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odpis lub informacja z KRS, CE</w:t>
      </w:r>
      <w:r w:rsidR="00AE2111">
        <w:rPr>
          <w:rFonts w:cs="Arial"/>
          <w:iCs/>
          <w:color w:val="000000"/>
        </w:rPr>
        <w:t>I</w:t>
      </w:r>
      <w:r w:rsidRPr="0012489B">
        <w:rPr>
          <w:rFonts w:cs="Arial"/>
          <w:iCs/>
          <w:color w:val="000000"/>
        </w:rPr>
        <w:t xml:space="preserve">DG lub innego właściwego rejestru </w:t>
      </w:r>
      <w:r w:rsidRPr="00F26436">
        <w:rPr>
          <w:rFonts w:cs="Arial"/>
          <w:iCs/>
          <w:color w:val="000000"/>
          <w:u w:val="single"/>
        </w:rPr>
        <w:t xml:space="preserve">jeżeli Wykonawca nie wskazał </w:t>
      </w:r>
      <w:r w:rsidRPr="0012489B">
        <w:rPr>
          <w:rFonts w:cs="Arial"/>
          <w:iCs/>
          <w:color w:val="000000"/>
        </w:rPr>
        <w:t xml:space="preserve">w </w:t>
      </w:r>
      <w:r w:rsidRPr="00DB2235">
        <w:rPr>
          <w:rFonts w:cs="Arial"/>
          <w:i/>
          <w:color w:val="000000"/>
        </w:rPr>
        <w:t>Formularzu oferty</w:t>
      </w:r>
      <w:r w:rsidRPr="0012489B">
        <w:rPr>
          <w:rFonts w:cs="Arial"/>
          <w:iCs/>
          <w:color w:val="000000"/>
        </w:rPr>
        <w:t xml:space="preserve"> danych umożliwiających Zamawiającemu dostęp</w:t>
      </w:r>
      <w:r>
        <w:rPr>
          <w:rFonts w:cs="Arial"/>
          <w:iCs/>
          <w:color w:val="000000"/>
        </w:rPr>
        <w:t>u</w:t>
      </w:r>
      <w:r w:rsidRPr="0012489B">
        <w:rPr>
          <w:rFonts w:cs="Arial"/>
          <w:iCs/>
          <w:color w:val="000000"/>
        </w:rPr>
        <w:t xml:space="preserve"> do tych dokumentów</w:t>
      </w:r>
    </w:p>
    <w:p w14:paraId="2E2A7B14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3A303796" w14:textId="77777777" w:rsidR="0012489B" w:rsidRPr="00323990" w:rsidRDefault="0012489B" w:rsidP="0012489B">
      <w:pPr>
        <w:spacing w:line="360" w:lineRule="auto"/>
        <w:rPr>
          <w:rFonts w:cs="Arial"/>
        </w:rPr>
      </w:pPr>
      <w:r w:rsidRPr="00323990">
        <w:rPr>
          <w:rFonts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D15A6B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0886AE6A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31DDCF6E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256B8E46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bookmarkStart w:id="2" w:name="_Hlk224300273"/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2A3DC8B5" w14:textId="6A0CE239" w:rsidR="0012489B" w:rsidRDefault="0012489B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r w:rsidR="0049571E"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04408C54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254B1E12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5937781F" w14:textId="00393BC9" w:rsidR="0049571E" w:rsidRPr="00323990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bookmarkStart w:id="3" w:name="_Hlk224217062"/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bookmarkEnd w:id="3"/>
    <w:bookmarkEnd w:id="2"/>
    <w:p w14:paraId="1F4980DA" w14:textId="77777777" w:rsidR="0012489B" w:rsidRPr="00323990" w:rsidRDefault="0012489B" w:rsidP="0012489B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6E7FA314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  <w:bookmarkStart w:id="4" w:name="_Hlk221790941"/>
    </w:p>
    <w:p w14:paraId="59E9C644" w14:textId="68A71FE6" w:rsidR="00DD3DF9" w:rsidRPr="00D83488" w:rsidRDefault="00DD3DF9" w:rsidP="00323990">
      <w:pPr>
        <w:rPr>
          <w:rFonts w:cs="Arial"/>
          <w:iCs/>
          <w:color w:val="000000"/>
          <w:sz w:val="20"/>
          <w:szCs w:val="20"/>
        </w:rPr>
      </w:pPr>
      <w:r w:rsidRPr="00D83488">
        <w:rPr>
          <w:rFonts w:cs="Arial"/>
          <w:iCs/>
          <w:color w:val="000000"/>
          <w:sz w:val="20"/>
          <w:szCs w:val="20"/>
        </w:rPr>
        <w:lastRenderedPageBreak/>
        <w:t>Załącznik nr 1 do Formularza oferty</w:t>
      </w:r>
    </w:p>
    <w:bookmarkEnd w:id="4"/>
    <w:p w14:paraId="34302893" w14:textId="77777777" w:rsidR="00323990" w:rsidRPr="00323990" w:rsidRDefault="00323990" w:rsidP="00323990">
      <w:pPr>
        <w:rPr>
          <w:rFonts w:cs="Arial"/>
          <w:i/>
          <w:color w:val="000000"/>
          <w:sz w:val="20"/>
          <w:szCs w:val="20"/>
        </w:rPr>
      </w:pPr>
    </w:p>
    <w:p w14:paraId="539643BD" w14:textId="77777777" w:rsidR="00323990" w:rsidRPr="00323990" w:rsidRDefault="00323990" w:rsidP="00DD3DF9">
      <w:pPr>
        <w:widowControl w:val="0"/>
        <w:suppressAutoHyphens/>
        <w:spacing w:line="240" w:lineRule="auto"/>
        <w:textAlignment w:val="baseline"/>
        <w:rPr>
          <w:b/>
          <w:bCs/>
        </w:rPr>
      </w:pPr>
      <w:r w:rsidRPr="00323990">
        <w:rPr>
          <w:b/>
          <w:bCs/>
        </w:rPr>
        <w:t>Wykaz kadry, która będzie uczestniczyła przy wykonywaniu zamówienia (należy podać tylko te osoby, które faktycznie będą szkoliły bezrobotnych na przedmiotowym szkoleniu)</w:t>
      </w:r>
    </w:p>
    <w:p w14:paraId="46B193C2" w14:textId="77777777" w:rsidR="00323990" w:rsidRPr="00323990" w:rsidRDefault="00323990" w:rsidP="00323990"/>
    <w:p w14:paraId="22C6E868" w14:textId="724AAD4F" w:rsidR="001B4BFE" w:rsidRDefault="001B4BFE" w:rsidP="001B4BFE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 </w:t>
      </w:r>
    </w:p>
    <w:tbl>
      <w:tblPr>
        <w:tblW w:w="9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9"/>
        <w:gridCol w:w="1985"/>
        <w:gridCol w:w="1702"/>
        <w:gridCol w:w="567"/>
        <w:gridCol w:w="3545"/>
      </w:tblGrid>
      <w:tr w:rsidR="00896174" w14:paraId="2B85AC42" w14:textId="77777777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5C99" w14:textId="77777777" w:rsidR="00896174" w:rsidRDefault="00896174">
            <w:pPr>
              <w:suppressAutoHyphens/>
              <w:jc w:val="center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Wingdings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52196" w14:textId="77777777" w:rsidR="00896174" w:rsidRDefault="00896174">
            <w:pPr>
              <w:suppressAutoHyphens/>
              <w:jc w:val="center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Wingdings"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666AF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Zakres przewidywanych do wykonania czynności w ramach szkolenia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E36B1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Wykształcenie</w:t>
            </w:r>
          </w:p>
          <w:p w14:paraId="14C50C74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i kwalifikacje zawodowe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B840C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Doświadczenie z ostatnich 3 lat przed upływem terminu składania ofert</w:t>
            </w:r>
          </w:p>
        </w:tc>
      </w:tr>
      <w:tr w:rsidR="00896174" w14:paraId="1809AB43" w14:textId="77777777">
        <w:trPr>
          <w:trHeight w:val="413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E290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8F59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19777" w14:textId="77777777" w:rsidR="00896174" w:rsidRDefault="0089617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775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B068B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6D658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Nazwa* i termin szkolenia (od…. do….)</w:t>
            </w:r>
          </w:p>
        </w:tc>
      </w:tr>
      <w:tr w:rsidR="00896174" w14:paraId="2124D0C8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BF32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BA90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7D6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B4302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9403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0A5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B6EDBA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3C4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75C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DB15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98AC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C35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DE09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11C981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D9473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4C0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C000B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A6D1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866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813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334F01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3742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1F8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BD88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D52F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508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215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74CBC276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AE5F8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4FF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A35A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39D7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DD6E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ED2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852715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2C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A43E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0B8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F14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E928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E9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564B57B2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BB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96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ED1F5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7A7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C3EF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3664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4354B2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0187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6533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20B6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BC296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4C45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15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35F50F4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1004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5110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A32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16A0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7E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DCC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078E715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15CE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257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A23A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5F7E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47B5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70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A3DCA5E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BD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36B8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0FB3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AA1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46C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42E3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225F5A1C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9521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E08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71F6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CDBE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DE09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EB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</w:tbl>
    <w:p w14:paraId="3F10A715" w14:textId="77777777" w:rsidR="00896174" w:rsidRDefault="00896174" w:rsidP="00896174"/>
    <w:p w14:paraId="00531D18" w14:textId="77777777" w:rsidR="008B489E" w:rsidRDefault="008B489E" w:rsidP="008B489E"/>
    <w:p w14:paraId="5078C43F" w14:textId="34233958" w:rsidR="001B4BFE" w:rsidRPr="008B489E" w:rsidRDefault="008B489E" w:rsidP="00323990">
      <w:pPr>
        <w:rPr>
          <w:sz w:val="20"/>
          <w:szCs w:val="20"/>
        </w:rPr>
      </w:pPr>
      <w:r w:rsidRPr="008B489E">
        <w:rPr>
          <w:sz w:val="20"/>
          <w:szCs w:val="20"/>
        </w:rPr>
        <w:t>*jeżeli z nazwy szkolenia nie wynika jednoznacznie, że jest tożsame z tematyką szkolenia, należy wskazać jego zakres tematyczny</w:t>
      </w:r>
    </w:p>
    <w:p w14:paraId="558CAE30" w14:textId="77777777" w:rsidR="001B4BFE" w:rsidRPr="008B489E" w:rsidRDefault="001B4BFE" w:rsidP="00323990">
      <w:pPr>
        <w:rPr>
          <w:sz w:val="20"/>
          <w:szCs w:val="20"/>
        </w:rPr>
      </w:pPr>
    </w:p>
    <w:p w14:paraId="479DF36D" w14:textId="77777777" w:rsidR="001B4BFE" w:rsidRDefault="001B4BFE" w:rsidP="00323990"/>
    <w:p w14:paraId="6F4D2AA6" w14:textId="43B2DC8B" w:rsidR="001B4BFE" w:rsidRDefault="008B489E" w:rsidP="00323990">
      <w:r w:rsidRPr="008B489E">
        <w:t xml:space="preserve">Oświadczam, że wszystkie informacje podane w </w:t>
      </w:r>
      <w:r>
        <w:t>powyższej tabeli</w:t>
      </w:r>
      <w:r w:rsidRPr="008B489E">
        <w:t xml:space="preserve"> są aktualne</w:t>
      </w:r>
      <w:r>
        <w:t xml:space="preserve">                        </w:t>
      </w:r>
      <w:r w:rsidRPr="008B489E">
        <w:t xml:space="preserve"> i zgodne z prawdą oraz zostały przedstawione z pełną świadomością konsekwencji wprowadzenia Zamawiającego w błąd przy przedstawianiu informacji.</w:t>
      </w:r>
    </w:p>
    <w:p w14:paraId="4670415B" w14:textId="77777777" w:rsidR="001B4BFE" w:rsidRDefault="001B4BFE" w:rsidP="00323990"/>
    <w:p w14:paraId="0FD4D88A" w14:textId="77777777" w:rsidR="001B4BFE" w:rsidRDefault="001B4BFE" w:rsidP="00323990"/>
    <w:p w14:paraId="25C13604" w14:textId="77777777" w:rsidR="001B4BFE" w:rsidRDefault="001B4BFE" w:rsidP="00323990"/>
    <w:p w14:paraId="43DC7F36" w14:textId="77777777" w:rsidR="008B489E" w:rsidRPr="00323990" w:rsidRDefault="008B489E" w:rsidP="008B489E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7D0901F2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5D9CA995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E229EF4" w14:textId="14B30DC0" w:rsidR="008B489E" w:rsidRPr="00323990" w:rsidRDefault="008B489E" w:rsidP="008B489E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r w:rsidR="00502888"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7138F112" w14:textId="77777777" w:rsidR="008B489E" w:rsidRPr="00323990" w:rsidRDefault="008B489E" w:rsidP="008B489E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7F4856D0" w14:textId="77777777" w:rsidR="001B4BFE" w:rsidRDefault="001B4BFE" w:rsidP="00323990"/>
    <w:p w14:paraId="0BCA0E5B" w14:textId="77777777" w:rsidR="001B4BFE" w:rsidRDefault="001B4BFE" w:rsidP="00323990"/>
    <w:p w14:paraId="4332F378" w14:textId="77777777" w:rsidR="00502888" w:rsidRPr="00323990" w:rsidRDefault="00502888" w:rsidP="00502888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p w14:paraId="3B3283CC" w14:textId="77777777" w:rsidR="001B4BFE" w:rsidRDefault="001B4BFE" w:rsidP="00323990"/>
    <w:p w14:paraId="2164612F" w14:textId="77777777" w:rsidR="001B4BFE" w:rsidRDefault="001B4BFE" w:rsidP="00323990"/>
    <w:p w14:paraId="2B615498" w14:textId="77777777" w:rsidR="00931593" w:rsidRDefault="00931593" w:rsidP="008B489E">
      <w:pPr>
        <w:rPr>
          <w:rFonts w:cs="Arial"/>
          <w:i/>
          <w:color w:val="000000"/>
          <w:sz w:val="20"/>
          <w:szCs w:val="20"/>
        </w:rPr>
      </w:pPr>
    </w:p>
    <w:p w14:paraId="299BDD8B" w14:textId="67CC8042" w:rsidR="008B489E" w:rsidRPr="00D83488" w:rsidRDefault="008B489E" w:rsidP="008B489E">
      <w:pPr>
        <w:rPr>
          <w:rFonts w:cs="Arial"/>
          <w:iCs/>
          <w:color w:val="000000"/>
          <w:sz w:val="20"/>
          <w:szCs w:val="20"/>
        </w:rPr>
      </w:pPr>
      <w:r w:rsidRPr="00D83488">
        <w:rPr>
          <w:rFonts w:cs="Arial"/>
          <w:iCs/>
          <w:color w:val="000000"/>
          <w:sz w:val="20"/>
          <w:szCs w:val="20"/>
        </w:rPr>
        <w:lastRenderedPageBreak/>
        <w:t>Załącznik nr 2 do Formularza oferty</w:t>
      </w:r>
    </w:p>
    <w:p w14:paraId="0BA8459D" w14:textId="77777777" w:rsidR="00DD3DF9" w:rsidRPr="00323990" w:rsidRDefault="00DD3DF9" w:rsidP="00323990"/>
    <w:p w14:paraId="19525556" w14:textId="77777777" w:rsidR="00323990" w:rsidRPr="00323990" w:rsidRDefault="00323990" w:rsidP="008B489E">
      <w:pPr>
        <w:widowControl w:val="0"/>
        <w:suppressAutoHyphens/>
        <w:spacing w:after="120" w:line="240" w:lineRule="auto"/>
        <w:textAlignment w:val="baseline"/>
        <w:rPr>
          <w:rFonts w:cs="Arial"/>
          <w:b/>
          <w:bCs/>
        </w:rPr>
      </w:pPr>
      <w:r w:rsidRPr="00323990">
        <w:rPr>
          <w:rFonts w:cs="Arial"/>
          <w:b/>
          <w:bCs/>
        </w:rPr>
        <w:t>Program szkolenia:</w:t>
      </w:r>
    </w:p>
    <w:p w14:paraId="06A08B0E" w14:textId="5C72AEDB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Nazwa szkolenia: …………………………………………………..……………</w:t>
      </w:r>
    </w:p>
    <w:p w14:paraId="58033E26" w14:textId="01A5843D" w:rsidR="00323990" w:rsidRPr="00323990" w:rsidRDefault="008B489E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>
        <w:rPr>
          <w:rFonts w:eastAsia="Lucida Sans Unicode" w:cs="Arial"/>
          <w:kern w:val="2"/>
          <w:lang w:eastAsia="ar-SA"/>
        </w:rPr>
        <w:t>T</w:t>
      </w:r>
      <w:r w:rsidRPr="008B489E">
        <w:rPr>
          <w:rFonts w:eastAsia="Lucida Sans Unicode" w:cs="Arial"/>
          <w:kern w:val="2"/>
          <w:lang w:eastAsia="ar-SA"/>
        </w:rPr>
        <w:t>ermin realizacji i sposób organizacji szkolenia</w:t>
      </w:r>
      <w:r w:rsidR="00323990" w:rsidRPr="00323990">
        <w:rPr>
          <w:rFonts w:eastAsia="Lucida Sans Unicode" w:cs="Arial"/>
          <w:kern w:val="2"/>
          <w:lang w:eastAsia="ar-SA"/>
        </w:rPr>
        <w:t>: ……………………..…………...…………</w:t>
      </w:r>
    </w:p>
    <w:p w14:paraId="0F741C23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Wymagania wstępne dla uczestników szkolenia: ……………………………..………….</w:t>
      </w:r>
    </w:p>
    <w:p w14:paraId="74682681" w14:textId="267BEE55" w:rsidR="00323990" w:rsidRPr="00323990" w:rsidRDefault="00323990" w:rsidP="008B489E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Cele </w:t>
      </w:r>
      <w:r w:rsidR="008B489E" w:rsidRPr="008B489E">
        <w:rPr>
          <w:rFonts w:eastAsia="Lucida Sans Unicode" w:cs="Arial"/>
          <w:kern w:val="2"/>
          <w:lang w:eastAsia="ar-SA"/>
        </w:rPr>
        <w:t>szkolenia ujęte w kategoriach efektów uczenia się</w:t>
      </w:r>
      <w:r w:rsidR="008B489E">
        <w:rPr>
          <w:rFonts w:eastAsia="Lucida Sans Unicode" w:cs="Arial"/>
          <w:kern w:val="2"/>
          <w:lang w:eastAsia="ar-SA"/>
        </w:rPr>
        <w:t xml:space="preserve"> </w:t>
      </w:r>
      <w:r w:rsidR="008B489E" w:rsidRPr="008B489E">
        <w:rPr>
          <w:rFonts w:eastAsia="Lucida Sans Unicode" w:cs="Arial"/>
          <w:kern w:val="2"/>
          <w:lang w:eastAsia="ar-SA"/>
        </w:rPr>
        <w:t>z uwzględnieniem wiedzy, umiejętności i kompetencji społecznych</w:t>
      </w:r>
      <w:r w:rsidRPr="00323990">
        <w:rPr>
          <w:rFonts w:eastAsia="Lucida Sans Unicode" w:cs="Arial"/>
          <w:kern w:val="2"/>
          <w:lang w:eastAsia="ar-SA"/>
        </w:rPr>
        <w:t>: …………………………………………………</w:t>
      </w:r>
    </w:p>
    <w:p w14:paraId="5A9A211E" w14:textId="77777777" w:rsidR="00323990" w:rsidRPr="00323990" w:rsidRDefault="00323990" w:rsidP="00502888">
      <w:pPr>
        <w:widowControl w:val="0"/>
        <w:numPr>
          <w:ilvl w:val="0"/>
          <w:numId w:val="24"/>
        </w:numPr>
        <w:autoSpaceDE w:val="0"/>
        <w:spacing w:line="360" w:lineRule="auto"/>
        <w:ind w:left="714" w:hanging="357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Plan nauczania określający tematy zajęć edukacyjnych oraz ich wymiar z uwzględnieniem w miarę potrzeby, części teoretycznej i części praktycznej, zgodny z </w:t>
      </w:r>
      <w:r w:rsidRPr="00323990">
        <w:rPr>
          <w:rFonts w:eastAsia="Lucida Sans Unicode" w:cs="Arial"/>
          <w:i/>
          <w:kern w:val="2"/>
          <w:lang w:eastAsia="ar-SA"/>
        </w:rPr>
        <w:t>Zapytaniem ofertowym:</w:t>
      </w:r>
    </w:p>
    <w:p w14:paraId="65F55848" w14:textId="77777777" w:rsidR="00323990" w:rsidRPr="00323990" w:rsidRDefault="00323990" w:rsidP="00323990">
      <w:pPr>
        <w:tabs>
          <w:tab w:val="left" w:leader="dot" w:pos="8865"/>
        </w:tabs>
        <w:ind w:left="360"/>
        <w:contextualSpacing/>
        <w:rPr>
          <w:rFonts w:cs="Arial"/>
          <w:bCs/>
          <w:sz w:val="16"/>
          <w:szCs w:val="16"/>
        </w:rPr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2268"/>
        <w:gridCol w:w="2268"/>
      </w:tblGrid>
      <w:tr w:rsidR="00323990" w:rsidRPr="00323990" w14:paraId="7660EA2F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8C0F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778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Tematy zajęć edukacyjnych</w:t>
            </w:r>
          </w:p>
          <w:p w14:paraId="75DD372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AF38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teoretycznej (ilość godzin zajęć przypadających na jednego uczestnika)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03D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praktycznej</w:t>
            </w:r>
          </w:p>
          <w:p w14:paraId="76675CD2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(ilość godzin zajęć przypadających na jednego uczestnika)</w:t>
            </w:r>
          </w:p>
        </w:tc>
      </w:tr>
      <w:tr w:rsidR="00323990" w:rsidRPr="00323990" w14:paraId="5D2B7887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4FDB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7D85497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F3B4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315A6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53F3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2A3139D3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BB86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279ED7D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BD77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66B3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F009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3ED6F03E" w14:textId="77777777" w:rsidTr="00513AF3">
        <w:trPr>
          <w:trHeight w:val="460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4221A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Wymiar zajęć ogółem: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D201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6B6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CB447A" w14:textId="77777777" w:rsidR="00323990" w:rsidRPr="00323990" w:rsidRDefault="00323990" w:rsidP="00323990">
      <w:pPr>
        <w:rPr>
          <w:rFonts w:cs="Arial"/>
        </w:rPr>
      </w:pPr>
    </w:p>
    <w:p w14:paraId="4F0EE0E0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Opis treści – kluczowe punkty szkolenia w zakresie poszczególnych zajęć edukacyjnych:</w:t>
      </w:r>
    </w:p>
    <w:p w14:paraId="08D5C214" w14:textId="77777777" w:rsidR="00323990" w:rsidRPr="00323990" w:rsidRDefault="00323990" w:rsidP="00323990">
      <w:pPr>
        <w:spacing w:line="360" w:lineRule="auto"/>
        <w:rPr>
          <w:rFonts w:cs="Arial"/>
        </w:rPr>
      </w:pPr>
      <w:r w:rsidRPr="00323990">
        <w:rPr>
          <w:rFonts w:cs="Arial"/>
        </w:rPr>
        <w:tab/>
        <w:t>……………………………………………………………………………………..........</w:t>
      </w:r>
    </w:p>
    <w:p w14:paraId="0B831E6F" w14:textId="1FB9A1C8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Wykaz literatury oraz niezbędnych środków i materiałów dydaktycznych: ……………………………………………………………..</w:t>
      </w:r>
    </w:p>
    <w:p w14:paraId="40333F66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Przewidziane sprawdziany i egzaminy: ……………………………………………………….</w:t>
      </w:r>
    </w:p>
    <w:p w14:paraId="7D7FFDC5" w14:textId="77777777" w:rsidR="00323990" w:rsidRPr="00323990" w:rsidRDefault="00323990" w:rsidP="00323990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5" w:name="_Hlk221789103"/>
    </w:p>
    <w:p w14:paraId="3237694D" w14:textId="77777777" w:rsidR="00323990" w:rsidRPr="00323990" w:rsidRDefault="00323990" w:rsidP="00323990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12CF76D5" w14:textId="77777777" w:rsidR="00323990" w:rsidRPr="00323990" w:rsidRDefault="00323990" w:rsidP="00323990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175384F" w14:textId="465BC075" w:rsidR="00CF70D6" w:rsidRDefault="00323990" w:rsidP="00F82997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bookmarkEnd w:id="5"/>
      <w:r w:rsidR="00502888"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313A49FF" w14:textId="61B8AF9B" w:rsidR="00502888" w:rsidRDefault="00502888" w:rsidP="00F82997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p w14:paraId="4CD7041F" w14:textId="2962F549" w:rsidR="001D4654" w:rsidRPr="00D83488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iCs/>
          <w:lang w:eastAsia="ar-SA"/>
        </w:rPr>
      </w:pPr>
      <w:r w:rsidRPr="00D83488">
        <w:rPr>
          <w:rFonts w:cs="Arial"/>
          <w:iCs/>
          <w:color w:val="000000"/>
          <w:sz w:val="20"/>
          <w:szCs w:val="20"/>
        </w:rPr>
        <w:lastRenderedPageBreak/>
        <w:t>Załącznik nr 3 do Formularza oferty</w:t>
      </w:r>
    </w:p>
    <w:p w14:paraId="59EC3B44" w14:textId="77777777" w:rsidR="001D4654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lang w:eastAsia="ar-SA"/>
        </w:rPr>
      </w:pPr>
    </w:p>
    <w:p w14:paraId="4736F102" w14:textId="5B51530F" w:rsidR="001D4654" w:rsidRPr="00164302" w:rsidRDefault="001D4654" w:rsidP="001D4654">
      <w:pPr>
        <w:suppressAutoHyphens/>
        <w:spacing w:before="12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b/>
          <w:lang w:eastAsia="ar-SA"/>
        </w:rPr>
        <w:t>Podmiot udostępniający zasoby:</w:t>
      </w:r>
    </w:p>
    <w:p w14:paraId="21C8A9E7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2A2AC408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45AF3AD3" w14:textId="77777777" w:rsidR="001D4654" w:rsidRPr="00164302" w:rsidRDefault="001D4654" w:rsidP="001D4654">
      <w:pPr>
        <w:suppressAutoHyphens/>
        <w:ind w:right="70" w:firstLine="2268"/>
        <w:jc w:val="both"/>
        <w:rPr>
          <w:rFonts w:cs="Arial"/>
          <w:i/>
          <w:sz w:val="22"/>
          <w:szCs w:val="22"/>
          <w:vertAlign w:val="superscript"/>
          <w:lang w:eastAsia="ar-SA"/>
        </w:rPr>
      </w:pPr>
      <w:r w:rsidRPr="00164302">
        <w:rPr>
          <w:rFonts w:cs="Arial"/>
          <w:i/>
          <w:sz w:val="22"/>
          <w:szCs w:val="22"/>
          <w:vertAlign w:val="superscript"/>
          <w:lang w:eastAsia="ar-SA"/>
        </w:rPr>
        <w:t>(pełna nazwa/firma, adres)</w:t>
      </w:r>
    </w:p>
    <w:p w14:paraId="6E709B46" w14:textId="3948DE9F" w:rsidR="001D4654" w:rsidRPr="00BD6AF6" w:rsidRDefault="001D4654" w:rsidP="001D4654">
      <w:pPr>
        <w:spacing w:before="240" w:after="240"/>
        <w:jc w:val="center"/>
        <w:rPr>
          <w:rFonts w:cs="Arial"/>
          <w:sz w:val="20"/>
          <w:szCs w:val="20"/>
        </w:rPr>
      </w:pPr>
      <w:r w:rsidRPr="00BD6AF6">
        <w:rPr>
          <w:rFonts w:cs="Arial"/>
          <w:b/>
        </w:rPr>
        <w:t xml:space="preserve">ZOBOWIĄZANIE PODMIOTU UDOSTĘPNIAJĄCEGO ZASOBY </w:t>
      </w:r>
      <w:r w:rsidR="00BD6AF6">
        <w:rPr>
          <w:rFonts w:cs="Arial"/>
          <w:b/>
        </w:rPr>
        <w:t xml:space="preserve"> </w:t>
      </w:r>
      <w:r w:rsidR="00BD6AF6" w:rsidRPr="00BD6AF6">
        <w:rPr>
          <w:rFonts w:cs="Arial"/>
          <w:bCs/>
          <w:i/>
          <w:iCs/>
        </w:rPr>
        <w:t>- jeżeli dotyczy</w:t>
      </w:r>
      <w:r w:rsidRPr="00BD6AF6">
        <w:rPr>
          <w:rFonts w:cs="Arial"/>
          <w:bCs/>
          <w:i/>
          <w:iCs/>
        </w:rPr>
        <w:t xml:space="preserve"> </w:t>
      </w:r>
      <w:r w:rsidRPr="00BD6AF6">
        <w:rPr>
          <w:rFonts w:cs="Arial"/>
          <w:bCs/>
          <w:i/>
          <w:iCs/>
        </w:rPr>
        <w:br/>
      </w:r>
    </w:p>
    <w:p w14:paraId="7101B879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Oświadczam że udostępniam Wykonawcy </w:t>
      </w:r>
      <w:r w:rsidRPr="00164302">
        <w:rPr>
          <w:rFonts w:ascii="Arial" w:hAnsi="Arial" w:cs="Arial"/>
          <w:sz w:val="22"/>
          <w:szCs w:val="22"/>
        </w:rPr>
        <w:tab/>
      </w:r>
    </w:p>
    <w:p w14:paraId="6A0EF776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ab/>
      </w:r>
    </w:p>
    <w:p w14:paraId="5B384D4C" w14:textId="77777777" w:rsidR="001D4654" w:rsidRPr="00164302" w:rsidRDefault="001D4654" w:rsidP="001D4654">
      <w:pPr>
        <w:pStyle w:val="Zwykytekst1"/>
        <w:spacing w:line="276" w:lineRule="auto"/>
        <w:ind w:right="-340" w:firstLine="3969"/>
        <w:jc w:val="both"/>
        <w:rPr>
          <w:rFonts w:ascii="Arial" w:hAnsi="Arial" w:cs="Arial"/>
          <w:i/>
          <w:sz w:val="22"/>
          <w:szCs w:val="22"/>
          <w:vertAlign w:val="superscript"/>
        </w:rPr>
      </w:pPr>
      <w:r w:rsidRPr="00164302">
        <w:rPr>
          <w:rFonts w:ascii="Arial" w:hAnsi="Arial" w:cs="Arial"/>
          <w:i/>
          <w:sz w:val="22"/>
          <w:szCs w:val="22"/>
          <w:vertAlign w:val="superscript"/>
        </w:rPr>
        <w:t>(nazwa i adres Wykonawcy)</w:t>
      </w:r>
    </w:p>
    <w:p w14:paraId="2F3E48FE" w14:textId="11BF2F71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niezbędne zasoby w następującym zakresie (zaznaczyć właściwe): </w:t>
      </w:r>
    </w:p>
    <w:p w14:paraId="3CD806A6" w14:textId="552CD525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sym w:font="Wingdings 2" w:char="F0A3"/>
      </w:r>
      <w:r w:rsidRPr="00164302">
        <w:rPr>
          <w:rFonts w:ascii="Arial" w:hAnsi="Arial" w:cs="Arial"/>
          <w:sz w:val="22"/>
          <w:szCs w:val="22"/>
        </w:rPr>
        <w:t xml:space="preserve"> salę szkoleniową:……………………………………………………………………………………… </w:t>
      </w:r>
    </w:p>
    <w:p w14:paraId="03831018" w14:textId="080F32BE" w:rsidR="001D4654" w:rsidRPr="00164302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164302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(adres sali)</w:t>
      </w:r>
    </w:p>
    <w:p w14:paraId="1980DC8B" w14:textId="3B276CE4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sym w:font="Wingdings 2" w:char="F0A3"/>
      </w:r>
      <w:r w:rsidRPr="00164302">
        <w:rPr>
          <w:rFonts w:ascii="Arial" w:hAnsi="Arial" w:cs="Arial"/>
          <w:sz w:val="22"/>
          <w:szCs w:val="22"/>
        </w:rPr>
        <w:t xml:space="preserve"> </w:t>
      </w:r>
      <w:r w:rsidR="00502888">
        <w:rPr>
          <w:rFonts w:ascii="Arial" w:hAnsi="Arial" w:cs="Arial"/>
          <w:sz w:val="22"/>
          <w:szCs w:val="22"/>
        </w:rPr>
        <w:t>plac manewrowy</w:t>
      </w:r>
      <w:r w:rsidRPr="00164302">
        <w:rPr>
          <w:rFonts w:ascii="Arial" w:hAnsi="Arial" w:cs="Arial"/>
          <w:sz w:val="22"/>
          <w:szCs w:val="22"/>
        </w:rPr>
        <w:t xml:space="preserve">:……………………………………………………………………………………… </w:t>
      </w:r>
    </w:p>
    <w:p w14:paraId="7F9988F3" w14:textId="6CB2E72A" w:rsidR="001D4654" w:rsidRPr="00164302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164302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(adres </w:t>
      </w:r>
      <w:r w:rsidR="00F47770">
        <w:rPr>
          <w:rFonts w:ascii="Arial" w:hAnsi="Arial" w:cs="Arial"/>
          <w:sz w:val="22"/>
          <w:szCs w:val="22"/>
          <w:vertAlign w:val="superscript"/>
        </w:rPr>
        <w:t>placu manewrowego</w:t>
      </w:r>
      <w:r w:rsidRPr="00164302">
        <w:rPr>
          <w:rFonts w:ascii="Arial" w:hAnsi="Arial" w:cs="Arial"/>
          <w:sz w:val="22"/>
          <w:szCs w:val="22"/>
          <w:vertAlign w:val="superscript"/>
        </w:rPr>
        <w:t>)</w:t>
      </w:r>
    </w:p>
    <w:p w14:paraId="53612661" w14:textId="14DC24CF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sym w:font="Wingdings 2" w:char="F0A3"/>
      </w:r>
      <w:r w:rsidRPr="00164302">
        <w:rPr>
          <w:rFonts w:ascii="Arial" w:hAnsi="Arial" w:cs="Arial"/>
          <w:sz w:val="22"/>
          <w:szCs w:val="22"/>
        </w:rPr>
        <w:t xml:space="preserve"> </w:t>
      </w:r>
      <w:r w:rsidR="00502888">
        <w:rPr>
          <w:rFonts w:ascii="Arial" w:hAnsi="Arial" w:cs="Arial"/>
          <w:sz w:val="22"/>
          <w:szCs w:val="22"/>
        </w:rPr>
        <w:t>wózek jezdniowy</w:t>
      </w:r>
      <w:r w:rsidRPr="00164302">
        <w:rPr>
          <w:rFonts w:ascii="Arial" w:hAnsi="Arial" w:cs="Arial"/>
          <w:sz w:val="22"/>
          <w:szCs w:val="22"/>
        </w:rPr>
        <w:t>: ……… sztuk</w:t>
      </w:r>
    </w:p>
    <w:p w14:paraId="4027DBEC" w14:textId="43619BE5" w:rsidR="001D4654" w:rsidRPr="00164302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164302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(ilość)</w:t>
      </w:r>
    </w:p>
    <w:p w14:paraId="6F8F1D01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</w:p>
    <w:p w14:paraId="560D17B3" w14:textId="646CD819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b/>
          <w:bCs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do realizacji szkolenia dla osób bezrobotnych </w:t>
      </w:r>
      <w:r w:rsidRPr="00164302">
        <w:rPr>
          <w:rFonts w:ascii="Arial" w:hAnsi="Arial" w:cs="Arial"/>
          <w:b/>
          <w:bCs/>
          <w:sz w:val="22"/>
          <w:szCs w:val="22"/>
        </w:rPr>
        <w:t xml:space="preserve">„Operator </w:t>
      </w:r>
      <w:r w:rsidR="00502888">
        <w:rPr>
          <w:rFonts w:ascii="Arial" w:hAnsi="Arial" w:cs="Arial"/>
          <w:b/>
          <w:bCs/>
          <w:sz w:val="22"/>
          <w:szCs w:val="22"/>
        </w:rPr>
        <w:t>wózków jezdniowych z egzaminem UDT</w:t>
      </w:r>
      <w:r w:rsidRPr="00164302">
        <w:rPr>
          <w:rFonts w:ascii="Arial" w:hAnsi="Arial" w:cs="Arial"/>
          <w:b/>
          <w:bCs/>
          <w:sz w:val="22"/>
          <w:szCs w:val="22"/>
        </w:rPr>
        <w:t>” nr OR.2223.</w:t>
      </w:r>
      <w:r w:rsidR="00502888">
        <w:rPr>
          <w:rFonts w:ascii="Arial" w:hAnsi="Arial" w:cs="Arial"/>
          <w:b/>
          <w:bCs/>
          <w:sz w:val="22"/>
          <w:szCs w:val="22"/>
        </w:rPr>
        <w:t>5</w:t>
      </w:r>
      <w:r w:rsidRPr="00164302">
        <w:rPr>
          <w:rFonts w:ascii="Arial" w:hAnsi="Arial" w:cs="Arial"/>
          <w:b/>
          <w:bCs/>
          <w:sz w:val="22"/>
          <w:szCs w:val="22"/>
        </w:rPr>
        <w:t>.2026</w:t>
      </w:r>
    </w:p>
    <w:p w14:paraId="395CA7F0" w14:textId="742649FD" w:rsidR="001D4654" w:rsidRPr="00BD6AF6" w:rsidRDefault="001D4654" w:rsidP="00164302">
      <w:pPr>
        <w:autoSpaceDE w:val="0"/>
        <w:autoSpaceDN w:val="0"/>
        <w:adjustRightInd w:val="0"/>
        <w:spacing w:before="480"/>
        <w:jc w:val="both"/>
        <w:rPr>
          <w:rFonts w:cs="Arial"/>
          <w:sz w:val="22"/>
          <w:szCs w:val="22"/>
        </w:rPr>
      </w:pPr>
      <w:r w:rsidRPr="00BD6AF6">
        <w:rPr>
          <w:rFonts w:cs="Arial"/>
          <w:sz w:val="22"/>
          <w:szCs w:val="22"/>
        </w:rPr>
        <w:t xml:space="preserve">Oświadczam, że ww. zasoby będą udostępnione </w:t>
      </w:r>
      <w:r w:rsidR="00164302" w:rsidRPr="00BD6AF6">
        <w:rPr>
          <w:rFonts w:cs="Arial"/>
          <w:sz w:val="22"/>
          <w:szCs w:val="22"/>
        </w:rPr>
        <w:t>wskazanemu</w:t>
      </w:r>
      <w:r w:rsidRPr="00BD6AF6">
        <w:rPr>
          <w:rFonts w:cs="Arial"/>
          <w:sz w:val="22"/>
          <w:szCs w:val="22"/>
        </w:rPr>
        <w:t xml:space="preserve"> Wykonawcy na czas realizacji szkolenia, w terminie do 23.12.2026 r.</w:t>
      </w:r>
    </w:p>
    <w:p w14:paraId="454CE50B" w14:textId="19694B3D" w:rsidR="001D4654" w:rsidRPr="00D83488" w:rsidRDefault="00BD6AF6" w:rsidP="001D4654">
      <w:pPr>
        <w:autoSpaceDE w:val="0"/>
        <w:autoSpaceDN w:val="0"/>
        <w:adjustRightInd w:val="0"/>
        <w:spacing w:before="480"/>
        <w:rPr>
          <w:rFonts w:cs="Arial"/>
          <w:sz w:val="22"/>
          <w:szCs w:val="22"/>
        </w:rPr>
      </w:pP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D83488">
        <w:rPr>
          <w:rFonts w:cs="Arial"/>
          <w:sz w:val="22"/>
          <w:szCs w:val="22"/>
        </w:rPr>
        <w:t>……………………………………….</w:t>
      </w:r>
    </w:p>
    <w:p w14:paraId="63650A8B" w14:textId="61370922" w:rsidR="001D4654" w:rsidRPr="00D83488" w:rsidRDefault="001D4654" w:rsidP="00BD6AF6">
      <w:pPr>
        <w:tabs>
          <w:tab w:val="left" w:pos="5940"/>
        </w:tabs>
        <w:autoSpaceDE w:val="0"/>
        <w:autoSpaceDN w:val="0"/>
        <w:adjustRightInd w:val="0"/>
        <w:rPr>
          <w:rFonts w:cs="Arial"/>
          <w:sz w:val="20"/>
          <w:szCs w:val="20"/>
        </w:rPr>
      </w:pPr>
      <w:r w:rsidRPr="00D83488">
        <w:rPr>
          <w:rFonts w:cs="Arial"/>
          <w:sz w:val="20"/>
          <w:szCs w:val="20"/>
        </w:rPr>
        <w:t>……………… dnia …………… 202</w:t>
      </w:r>
      <w:r w:rsidR="00BD6AF6" w:rsidRPr="00D83488">
        <w:rPr>
          <w:rFonts w:cs="Arial"/>
          <w:sz w:val="20"/>
          <w:szCs w:val="20"/>
        </w:rPr>
        <w:t>6</w:t>
      </w:r>
      <w:r w:rsidRPr="00D83488">
        <w:rPr>
          <w:rFonts w:cs="Arial"/>
          <w:sz w:val="20"/>
          <w:szCs w:val="20"/>
        </w:rPr>
        <w:t xml:space="preserve"> r.                                   </w:t>
      </w:r>
      <w:r w:rsidR="00BD6AF6" w:rsidRPr="00D83488">
        <w:rPr>
          <w:rFonts w:cs="Arial"/>
          <w:sz w:val="20"/>
          <w:szCs w:val="20"/>
        </w:rPr>
        <w:tab/>
        <w:t>podpis Podmiotu</w:t>
      </w:r>
    </w:p>
    <w:p w14:paraId="6FFC5514" w14:textId="0F042D4A" w:rsidR="00BD6AF6" w:rsidRPr="00D83488" w:rsidRDefault="001D4654" w:rsidP="001D465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D83488">
        <w:rPr>
          <w:rFonts w:cs="Arial"/>
          <w:sz w:val="22"/>
          <w:szCs w:val="22"/>
          <w:vertAlign w:val="superscript"/>
        </w:rPr>
        <w:t xml:space="preserve">      (miejscowość)</w:t>
      </w:r>
      <w:r w:rsidRPr="00D83488">
        <w:rPr>
          <w:rFonts w:cs="Arial"/>
          <w:sz w:val="22"/>
          <w:szCs w:val="22"/>
          <w:vertAlign w:val="superscript"/>
        </w:rPr>
        <w:tab/>
      </w:r>
      <w:r w:rsidRPr="00D83488">
        <w:rPr>
          <w:rFonts w:cs="Arial"/>
          <w:vertAlign w:val="superscript"/>
        </w:rPr>
        <w:tab/>
      </w:r>
      <w:r w:rsidRPr="00D83488">
        <w:rPr>
          <w:rFonts w:cs="Arial"/>
          <w:vertAlign w:val="superscript"/>
        </w:rPr>
        <w:tab/>
      </w:r>
      <w:r w:rsidRPr="00D83488">
        <w:rPr>
          <w:rFonts w:cs="Arial"/>
          <w:vertAlign w:val="superscript"/>
        </w:rPr>
        <w:tab/>
      </w:r>
      <w:r w:rsidRPr="00D83488">
        <w:rPr>
          <w:rFonts w:cs="Arial"/>
          <w:vertAlign w:val="superscript"/>
        </w:rPr>
        <w:tab/>
      </w:r>
      <w:r w:rsidRPr="00D83488">
        <w:rPr>
          <w:rFonts w:cs="Arial"/>
          <w:vertAlign w:val="superscript"/>
        </w:rPr>
        <w:tab/>
        <w:t xml:space="preserve"> </w:t>
      </w:r>
      <w:r w:rsidRPr="00D83488">
        <w:rPr>
          <w:rFonts w:cs="Arial"/>
          <w:sz w:val="20"/>
          <w:szCs w:val="20"/>
        </w:rPr>
        <w:t xml:space="preserve">    udostępniającego zasoby</w:t>
      </w:r>
      <w:r w:rsidR="00BD6AF6" w:rsidRPr="00D83488">
        <w:rPr>
          <w:rFonts w:cs="Arial"/>
          <w:b/>
          <w:bCs/>
          <w:sz w:val="20"/>
          <w:szCs w:val="20"/>
        </w:rPr>
        <w:t>*</w:t>
      </w:r>
    </w:p>
    <w:p w14:paraId="710D1FC2" w14:textId="77777777" w:rsidR="00BD6AF6" w:rsidRPr="00D83488" w:rsidRDefault="00BD6AF6" w:rsidP="001D4654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019BAC12" w14:textId="77777777" w:rsidR="00BD6AF6" w:rsidRPr="00D83488" w:rsidRDefault="00BD6AF6" w:rsidP="001D4654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36525FC5" w14:textId="6F13F5D9" w:rsidR="001D4654" w:rsidRPr="00BD6AF6" w:rsidRDefault="00BD6AF6" w:rsidP="00BD6AF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vertAlign w:val="superscript"/>
        </w:rPr>
      </w:pPr>
      <w:r w:rsidRPr="00D83488">
        <w:rPr>
          <w:rFonts w:cs="Arial"/>
          <w:b/>
          <w:bCs/>
          <w:sz w:val="18"/>
          <w:szCs w:val="18"/>
        </w:rPr>
        <w:t>*</w:t>
      </w:r>
      <w:r w:rsidRPr="00D83488">
        <w:rPr>
          <w:rFonts w:cs="Arial"/>
          <w:sz w:val="18"/>
          <w:szCs w:val="18"/>
        </w:rPr>
        <w:t xml:space="preserve">Zobowiązanie </w:t>
      </w:r>
      <w:r w:rsidR="001D4654" w:rsidRPr="00D83488">
        <w:rPr>
          <w:rFonts w:cs="Arial"/>
          <w:sz w:val="18"/>
          <w:szCs w:val="18"/>
        </w:rPr>
        <w:t xml:space="preserve"> </w:t>
      </w:r>
      <w:r w:rsidRPr="00D83488">
        <w:rPr>
          <w:rFonts w:cs="Arial"/>
          <w:sz w:val="18"/>
          <w:szCs w:val="18"/>
        </w:rPr>
        <w:t xml:space="preserve">może być złożone </w:t>
      </w:r>
      <w:r w:rsidRPr="00D83488">
        <w:rPr>
          <w:rFonts w:cs="Arial"/>
          <w:sz w:val="18"/>
          <w:szCs w:val="18"/>
          <w:lang w:eastAsia="ar-SA"/>
        </w:rPr>
        <w:t>w formie elektronicznej (tj. w postaci elektronicznej</w:t>
      </w:r>
      <w:r w:rsidRPr="00BD6AF6">
        <w:rPr>
          <w:rFonts w:cs="Arial"/>
          <w:sz w:val="18"/>
          <w:szCs w:val="18"/>
          <w:lang w:eastAsia="ar-SA"/>
        </w:rPr>
        <w:t xml:space="preserve"> opatrzonej </w:t>
      </w:r>
      <w:bookmarkStart w:id="6" w:name="_Hlk224210858"/>
      <w:r w:rsidRPr="00BD6AF6">
        <w:rPr>
          <w:rFonts w:cs="Arial"/>
          <w:sz w:val="18"/>
          <w:szCs w:val="18"/>
          <w:lang w:eastAsia="ar-SA"/>
        </w:rPr>
        <w:t>kwalifikowanym podpisem elektronicznym</w:t>
      </w:r>
      <w:bookmarkEnd w:id="6"/>
      <w:r w:rsidRPr="00BD6AF6">
        <w:rPr>
          <w:rFonts w:cs="Arial"/>
          <w:sz w:val="18"/>
          <w:szCs w:val="18"/>
          <w:lang w:eastAsia="ar-SA"/>
        </w:rPr>
        <w:t>) lub w postaci elektronicznej opatrzonej podpisem zaufanym lub podpisem osobistym przez osobę upoważnioną do reprezentowania Podmiotu udostępniającego zasoby</w:t>
      </w:r>
      <w:r>
        <w:rPr>
          <w:rFonts w:cs="Arial"/>
          <w:sz w:val="18"/>
          <w:szCs w:val="18"/>
          <w:lang w:eastAsia="ar-SA"/>
        </w:rPr>
        <w:t>.</w:t>
      </w:r>
      <w:r w:rsidRPr="00BD6AF6">
        <w:rPr>
          <w:rFonts w:cs="Arial"/>
          <w:sz w:val="18"/>
          <w:szCs w:val="18"/>
          <w:lang w:eastAsia="ar-SA"/>
        </w:rPr>
        <w:t xml:space="preserve">  </w:t>
      </w:r>
    </w:p>
    <w:p w14:paraId="44267989" w14:textId="0CFF40B1" w:rsidR="001D4654" w:rsidRPr="00BD6AF6" w:rsidRDefault="00BD6AF6" w:rsidP="00BD6AF6">
      <w:pPr>
        <w:spacing w:before="120"/>
        <w:jc w:val="both"/>
        <w:rPr>
          <w:rFonts w:eastAsia="Lucida Sans Unicode" w:cs="Arial"/>
          <w:bCs/>
          <w:kern w:val="2"/>
          <w:sz w:val="18"/>
          <w:szCs w:val="18"/>
          <w:lang w:eastAsia="ar-SA"/>
        </w:rPr>
      </w:pPr>
      <w:r w:rsidRPr="00BD6AF6">
        <w:rPr>
          <w:rFonts w:cs="Arial"/>
          <w:sz w:val="20"/>
          <w:szCs w:val="20"/>
          <w:lang w:eastAsia="ar-SA"/>
        </w:rPr>
        <w:t>Jeżeli zobowiązanie zostało sporządzone jako dokument</w:t>
      </w:r>
      <w:r w:rsidRPr="00BD6AF6">
        <w:rPr>
          <w:rFonts w:cs="Arial"/>
          <w:sz w:val="18"/>
          <w:szCs w:val="18"/>
          <w:lang w:eastAsia="ar-SA"/>
        </w:rPr>
        <w:t xml:space="preserve"> w postaci papierowej i opatrzony własnoręcznym podpisem osoby reprezentującej </w:t>
      </w:r>
      <w:r>
        <w:rPr>
          <w:rFonts w:cs="Arial"/>
          <w:sz w:val="18"/>
          <w:szCs w:val="18"/>
          <w:lang w:eastAsia="ar-SA"/>
        </w:rPr>
        <w:t>P</w:t>
      </w:r>
      <w:r w:rsidRPr="00BD6AF6">
        <w:rPr>
          <w:rFonts w:cs="Arial"/>
          <w:sz w:val="18"/>
          <w:szCs w:val="18"/>
          <w:lang w:eastAsia="ar-SA"/>
        </w:rPr>
        <w:t>odmiot udostępniający zasoby, przekazuje się cyfrowe odwzorowanie tego dokumentu (skan) opatrzone kwalifikowanym podpisem elektronicznym, podpisem zaufanym lub podpisem osobistym, poświadczającym zgodność cyfrowego odwzorowania z dokumentem w postaci papierowej (poświadczona kopia dokumentu sporządzonego w postaci papierowej). Poświadczenia dokonuje - odpowiednio Wykonawca/Wykonawca wspólnie ubiegający się o udzielenie zamówienia. Poświadczenia zgodności cyfrowego odwzorowania z dokumentem w postaci papierowej może dokonać również notariusz</w:t>
      </w:r>
    </w:p>
    <w:sectPr w:rsidR="001D4654" w:rsidRPr="00BD6AF6" w:rsidSect="001B4BF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9" w:right="1418" w:bottom="1560" w:left="1418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A82B" w14:textId="77777777" w:rsidR="00FA467E" w:rsidRDefault="00FA467E">
      <w:r>
        <w:separator/>
      </w:r>
    </w:p>
  </w:endnote>
  <w:endnote w:type="continuationSeparator" w:id="0">
    <w:p w14:paraId="53661552" w14:textId="77777777" w:rsidR="00FA467E" w:rsidRDefault="00FA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D8B4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A0A0" w14:textId="4B2EA807" w:rsidR="00217DC7" w:rsidRDefault="00C758F4" w:rsidP="00217DC7">
    <w:pPr>
      <w:tabs>
        <w:tab w:val="center" w:pos="4536"/>
        <w:tab w:val="right" w:pos="9072"/>
      </w:tabs>
      <w:rPr>
        <w:rFonts w:ascii="Calibri" w:hAnsi="Calibri" w:cs="Arial"/>
        <w:sz w:val="18"/>
        <w:szCs w:val="22"/>
      </w:rPr>
    </w:pPr>
    <w:r w:rsidRPr="000D5639">
      <w:rPr>
        <w:noProof/>
      </w:rPr>
      <w:drawing>
        <wp:anchor distT="0" distB="0" distL="114300" distR="114300" simplePos="0" relativeHeight="251664384" behindDoc="1" locked="0" layoutInCell="1" allowOverlap="1" wp14:anchorId="6C5690F0" wp14:editId="0ABF7B81">
          <wp:simplePos x="0" y="0"/>
          <wp:positionH relativeFrom="column">
            <wp:posOffset>4314825</wp:posOffset>
          </wp:positionH>
          <wp:positionV relativeFrom="page">
            <wp:posOffset>10015855</wp:posOffset>
          </wp:positionV>
          <wp:extent cx="1905000" cy="615332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15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DC7">
      <w:rPr>
        <w:rFonts w:ascii="Calibri" w:hAnsi="Calibri" w:cs="Arial"/>
        <w:sz w:val="18"/>
        <w:szCs w:val="22"/>
      </w:rPr>
      <w:t xml:space="preserve">                                                   </w:t>
    </w:r>
  </w:p>
  <w:p w14:paraId="1308E548" w14:textId="330468A1" w:rsidR="00217DC7" w:rsidRDefault="00217DC7" w:rsidP="00217DC7">
    <w:pPr>
      <w:tabs>
        <w:tab w:val="center" w:pos="4536"/>
        <w:tab w:val="right" w:pos="9072"/>
      </w:tabs>
      <w:ind w:left="-709"/>
      <w:rPr>
        <w:rFonts w:ascii="Open Sans Medium" w:hAnsi="Open Sans Medium" w:cs="Open Sans Medium"/>
        <w:lang w:eastAsia="ar-SA"/>
      </w:rPr>
    </w:pPr>
    <w:r>
      <w:rPr>
        <w:rFonts w:ascii="Open Sans Medium" w:hAnsi="Open Sans Medium" w:cs="Open Sans Medium"/>
      </w:rPr>
      <w:t xml:space="preserve">    Fundusze Europejskie dla Pomorza 2021-2027                                      </w:t>
    </w:r>
  </w:p>
  <w:p w14:paraId="7C0DEA0B" w14:textId="714BCFE5" w:rsidR="007B2500" w:rsidRPr="00B01F08" w:rsidRDefault="000A3836" w:rsidP="00217DC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E8D2A3" wp14:editId="047378C9">
              <wp:simplePos x="0" y="0"/>
              <wp:positionH relativeFrom="column">
                <wp:posOffset>-666750</wp:posOffset>
              </wp:positionH>
              <wp:positionV relativeFrom="paragraph">
                <wp:posOffset>-408231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A03DF8" id="Łącznik prosty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pt,-32.15pt" to="512.45pt,-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" strokecolor="black [3213]" strokeweight=".2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FE04" w14:textId="77777777" w:rsidR="00FA467E" w:rsidRDefault="00FA467E">
      <w:r>
        <w:separator/>
      </w:r>
    </w:p>
  </w:footnote>
  <w:footnote w:type="continuationSeparator" w:id="0">
    <w:p w14:paraId="0D9A8614" w14:textId="77777777" w:rsidR="00FA467E" w:rsidRDefault="00FA4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B8DB" w14:textId="77777777" w:rsidR="00F5032F" w:rsidRDefault="00F5032F" w:rsidP="009A4ACC">
    <w:pPr>
      <w:pStyle w:val="Nagwek"/>
      <w:ind w:left="-1134"/>
    </w:pPr>
  </w:p>
  <w:p w14:paraId="704A753C" w14:textId="77777777" w:rsidR="009A4ACC" w:rsidRDefault="009A4ACC" w:rsidP="009A4ACC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E7FF" w14:textId="77777777" w:rsidR="000174EA" w:rsidRDefault="000174EA" w:rsidP="000174EA">
    <w:pPr>
      <w:pStyle w:val="Nagwek"/>
      <w:ind w:left="-127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FAD1F" wp14:editId="2BC18DC0">
              <wp:simplePos x="0" y="0"/>
              <wp:positionH relativeFrom="column">
                <wp:posOffset>-748030</wp:posOffset>
              </wp:positionH>
              <wp:positionV relativeFrom="paragraph">
                <wp:posOffset>751093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51542C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59.15pt" to="512.6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" strokecolor="black [3213]" strokeweight=".25pt">
              <v:stroke joinstyle="miter"/>
            </v:line>
          </w:pict>
        </mc:Fallback>
      </mc:AlternateContent>
    </w:r>
    <w:r w:rsidR="009726FB">
      <w:rPr>
        <w:noProof/>
      </w:rPr>
      <w:drawing>
        <wp:inline distT="0" distB="0" distL="0" distR="0" wp14:anchorId="3B67D298" wp14:editId="1906F4E0">
          <wp:extent cx="7321846" cy="686257"/>
          <wp:effectExtent l="0" t="0" r="0" b="0"/>
          <wp:docPr id="1430056735" name="Obraz 143005673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0497" cy="703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3DD736" w14:textId="77777777" w:rsidR="000174EA" w:rsidRDefault="000174EA" w:rsidP="000174EA">
    <w:pPr>
      <w:pStyle w:val="Nagwek"/>
      <w:tabs>
        <w:tab w:val="clear" w:pos="4536"/>
        <w:tab w:val="clear" w:pos="9072"/>
        <w:tab w:val="left" w:pos="35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693"/>
        </w:tabs>
        <w:ind w:left="2693" w:hanging="360"/>
      </w:pPr>
      <w:rPr>
        <w:b w:val="0"/>
        <w:i w:val="0"/>
        <w:sz w:val="24"/>
      </w:rPr>
    </w:lvl>
  </w:abstractNum>
  <w:abstractNum w:abstractNumId="1" w15:restartNumberingAfterBreak="0">
    <w:nsid w:val="03D41AF7"/>
    <w:multiLevelType w:val="hybridMultilevel"/>
    <w:tmpl w:val="BE0C6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0E05"/>
    <w:multiLevelType w:val="hybridMultilevel"/>
    <w:tmpl w:val="076E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E1092"/>
    <w:multiLevelType w:val="hybridMultilevel"/>
    <w:tmpl w:val="B20030C0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8750F99"/>
    <w:multiLevelType w:val="hybridMultilevel"/>
    <w:tmpl w:val="C2FE405E"/>
    <w:lvl w:ilvl="0" w:tplc="5C26ABF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B560DD"/>
    <w:multiLevelType w:val="hybridMultilevel"/>
    <w:tmpl w:val="7C904662"/>
    <w:lvl w:ilvl="0" w:tplc="8C0AE0B8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C281486"/>
    <w:multiLevelType w:val="hybridMultilevel"/>
    <w:tmpl w:val="7DE090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C5B25"/>
    <w:multiLevelType w:val="hybridMultilevel"/>
    <w:tmpl w:val="2DC2C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34B17"/>
    <w:multiLevelType w:val="hybridMultilevel"/>
    <w:tmpl w:val="AD6A6ED2"/>
    <w:lvl w:ilvl="0" w:tplc="CA78D53A">
      <w:start w:val="7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E6889"/>
    <w:multiLevelType w:val="hybridMultilevel"/>
    <w:tmpl w:val="6D527B5C"/>
    <w:lvl w:ilvl="0" w:tplc="F6E4184C">
      <w:start w:val="1"/>
      <w:numFmt w:val="decimal"/>
      <w:lvlText w:val="%1)"/>
      <w:lvlJc w:val="left"/>
      <w:pPr>
        <w:ind w:left="143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19603C04"/>
    <w:multiLevelType w:val="hybridMultilevel"/>
    <w:tmpl w:val="60088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5570C"/>
    <w:multiLevelType w:val="hybridMultilevel"/>
    <w:tmpl w:val="A3301A44"/>
    <w:lvl w:ilvl="0" w:tplc="045EE07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4734A"/>
    <w:multiLevelType w:val="hybridMultilevel"/>
    <w:tmpl w:val="7F485B52"/>
    <w:lvl w:ilvl="0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B3DB6"/>
    <w:multiLevelType w:val="hybridMultilevel"/>
    <w:tmpl w:val="A89839C0"/>
    <w:lvl w:ilvl="0" w:tplc="CF0A5474">
      <w:start w:val="10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C5CE6"/>
    <w:multiLevelType w:val="hybridMultilevel"/>
    <w:tmpl w:val="11AE9CBA"/>
    <w:lvl w:ilvl="0" w:tplc="229637C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65C9B"/>
    <w:multiLevelType w:val="hybridMultilevel"/>
    <w:tmpl w:val="E612035A"/>
    <w:lvl w:ilvl="0" w:tplc="B40481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F72CD"/>
    <w:multiLevelType w:val="hybridMultilevel"/>
    <w:tmpl w:val="CDE8C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4786F"/>
    <w:multiLevelType w:val="hybridMultilevel"/>
    <w:tmpl w:val="0D1C6D0E"/>
    <w:lvl w:ilvl="0" w:tplc="E0F21F6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0BB3814"/>
    <w:multiLevelType w:val="hybridMultilevel"/>
    <w:tmpl w:val="9D3A4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D0212"/>
    <w:multiLevelType w:val="hybridMultilevel"/>
    <w:tmpl w:val="17B4B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96BF1"/>
    <w:multiLevelType w:val="hybridMultilevel"/>
    <w:tmpl w:val="5C0838AC"/>
    <w:lvl w:ilvl="0" w:tplc="AC62CA74">
      <w:start w:val="1"/>
      <w:numFmt w:val="decimal"/>
      <w:lvlText w:val="%1."/>
      <w:lvlJc w:val="left"/>
      <w:pPr>
        <w:ind w:left="71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78C2CA0"/>
    <w:multiLevelType w:val="hybridMultilevel"/>
    <w:tmpl w:val="17B4B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F6060"/>
    <w:multiLevelType w:val="hybridMultilevel"/>
    <w:tmpl w:val="4CB2C2E2"/>
    <w:lvl w:ilvl="0" w:tplc="F846563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8302603"/>
    <w:multiLevelType w:val="hybridMultilevel"/>
    <w:tmpl w:val="B9BABB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A5D2A"/>
    <w:multiLevelType w:val="hybridMultilevel"/>
    <w:tmpl w:val="C40A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1EF9"/>
    <w:multiLevelType w:val="hybridMultilevel"/>
    <w:tmpl w:val="6D1E889A"/>
    <w:lvl w:ilvl="0" w:tplc="204C4F52">
      <w:start w:val="1"/>
      <w:numFmt w:val="decimal"/>
      <w:lvlText w:val="%1."/>
      <w:lvlJc w:val="left"/>
      <w:pPr>
        <w:ind w:left="79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6" w15:restartNumberingAfterBreak="0">
    <w:nsid w:val="5FCF494B"/>
    <w:multiLevelType w:val="hybridMultilevel"/>
    <w:tmpl w:val="07860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21BEA"/>
    <w:multiLevelType w:val="hybridMultilevel"/>
    <w:tmpl w:val="2F5E78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17D518D"/>
    <w:multiLevelType w:val="hybridMultilevel"/>
    <w:tmpl w:val="FABC8CA6"/>
    <w:lvl w:ilvl="0" w:tplc="5BA8CA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20033"/>
    <w:multiLevelType w:val="hybridMultilevel"/>
    <w:tmpl w:val="84181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F40D4"/>
    <w:multiLevelType w:val="hybridMultilevel"/>
    <w:tmpl w:val="96B05A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A5A4F87"/>
    <w:multiLevelType w:val="hybridMultilevel"/>
    <w:tmpl w:val="4D4481E6"/>
    <w:lvl w:ilvl="0" w:tplc="B7442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73EED"/>
    <w:multiLevelType w:val="hybridMultilevel"/>
    <w:tmpl w:val="B9CA1BDE"/>
    <w:lvl w:ilvl="0" w:tplc="7DD248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77F33"/>
    <w:multiLevelType w:val="hybridMultilevel"/>
    <w:tmpl w:val="DB328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F0F4C"/>
    <w:multiLevelType w:val="hybridMultilevel"/>
    <w:tmpl w:val="9078C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35C0A"/>
    <w:multiLevelType w:val="multilevel"/>
    <w:tmpl w:val="428E9EAC"/>
    <w:numStyleLink w:val="Lista1"/>
  </w:abstractNum>
  <w:num w:numId="1" w16cid:durableId="865094169">
    <w:abstractNumId w:val="31"/>
  </w:num>
  <w:num w:numId="2" w16cid:durableId="623775500">
    <w:abstractNumId w:val="37"/>
  </w:num>
  <w:num w:numId="3" w16cid:durableId="428547598">
    <w:abstractNumId w:val="12"/>
  </w:num>
  <w:num w:numId="4" w16cid:durableId="1704750126">
    <w:abstractNumId w:val="36"/>
  </w:num>
  <w:num w:numId="5" w16cid:durableId="1312054261">
    <w:abstractNumId w:val="10"/>
  </w:num>
  <w:num w:numId="6" w16cid:durableId="816652540">
    <w:abstractNumId w:val="11"/>
  </w:num>
  <w:num w:numId="7" w16cid:durableId="212625319">
    <w:abstractNumId w:val="24"/>
  </w:num>
  <w:num w:numId="8" w16cid:durableId="1408112543">
    <w:abstractNumId w:val="27"/>
  </w:num>
  <w:num w:numId="9" w16cid:durableId="1433434385">
    <w:abstractNumId w:val="30"/>
  </w:num>
  <w:num w:numId="10" w16cid:durableId="225801696">
    <w:abstractNumId w:val="28"/>
  </w:num>
  <w:num w:numId="11" w16cid:durableId="1938173884">
    <w:abstractNumId w:val="35"/>
  </w:num>
  <w:num w:numId="12" w16cid:durableId="2080596764">
    <w:abstractNumId w:val="17"/>
  </w:num>
  <w:num w:numId="13" w16cid:durableId="1410695127">
    <w:abstractNumId w:val="4"/>
  </w:num>
  <w:num w:numId="14" w16cid:durableId="2023780813">
    <w:abstractNumId w:val="9"/>
  </w:num>
  <w:num w:numId="15" w16cid:durableId="636378510">
    <w:abstractNumId w:val="20"/>
  </w:num>
  <w:num w:numId="16" w16cid:durableId="871529536">
    <w:abstractNumId w:val="3"/>
  </w:num>
  <w:num w:numId="17" w16cid:durableId="1560091085">
    <w:abstractNumId w:val="25"/>
  </w:num>
  <w:num w:numId="18" w16cid:durableId="1952280332">
    <w:abstractNumId w:val="22"/>
  </w:num>
  <w:num w:numId="19" w16cid:durableId="672300795">
    <w:abstractNumId w:val="0"/>
  </w:num>
  <w:num w:numId="20" w16cid:durableId="756511749">
    <w:abstractNumId w:val="5"/>
  </w:num>
  <w:num w:numId="21" w16cid:durableId="1749157218">
    <w:abstractNumId w:val="19"/>
  </w:num>
  <w:num w:numId="22" w16cid:durableId="433749060">
    <w:abstractNumId w:val="7"/>
  </w:num>
  <w:num w:numId="23" w16cid:durableId="942609993">
    <w:abstractNumId w:val="33"/>
  </w:num>
  <w:num w:numId="24" w16cid:durableId="942110855">
    <w:abstractNumId w:val="1"/>
  </w:num>
  <w:num w:numId="25" w16cid:durableId="1970697228">
    <w:abstractNumId w:val="8"/>
  </w:num>
  <w:num w:numId="26" w16cid:durableId="518085799">
    <w:abstractNumId w:val="16"/>
  </w:num>
  <w:num w:numId="27" w16cid:durableId="450561566">
    <w:abstractNumId w:val="33"/>
  </w:num>
  <w:num w:numId="28" w16cid:durableId="748769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7267637">
    <w:abstractNumId w:val="18"/>
  </w:num>
  <w:num w:numId="30" w16cid:durableId="625770470">
    <w:abstractNumId w:val="32"/>
  </w:num>
  <w:num w:numId="31" w16cid:durableId="1234004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6787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6298730">
    <w:abstractNumId w:val="6"/>
  </w:num>
  <w:num w:numId="34" w16cid:durableId="12904302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73943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7483630">
    <w:abstractNumId w:val="34"/>
  </w:num>
  <w:num w:numId="37" w16cid:durableId="466363775">
    <w:abstractNumId w:val="6"/>
  </w:num>
  <w:num w:numId="38" w16cid:durableId="527253140">
    <w:abstractNumId w:val="21"/>
  </w:num>
  <w:num w:numId="39" w16cid:durableId="2041541094">
    <w:abstractNumId w:val="23"/>
  </w:num>
  <w:num w:numId="40" w16cid:durableId="485783159">
    <w:abstractNumId w:val="2"/>
  </w:num>
  <w:num w:numId="41" w16cid:durableId="293341126">
    <w:abstractNumId w:val="26"/>
  </w:num>
  <w:num w:numId="42" w16cid:durableId="971208567">
    <w:abstractNumId w:val="29"/>
  </w:num>
  <w:num w:numId="43" w16cid:durableId="964845808">
    <w:abstractNumId w:val="14"/>
  </w:num>
  <w:num w:numId="44" w16cid:durableId="16844787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3CB9BD6-29FB-4972-87C4-CE62F2F9D3BE}"/>
  </w:docVars>
  <w:rsids>
    <w:rsidRoot w:val="001A02A1"/>
    <w:rsid w:val="000174EA"/>
    <w:rsid w:val="000364DF"/>
    <w:rsid w:val="00061F20"/>
    <w:rsid w:val="00067919"/>
    <w:rsid w:val="00080D83"/>
    <w:rsid w:val="000905B4"/>
    <w:rsid w:val="000A3836"/>
    <w:rsid w:val="000A7B36"/>
    <w:rsid w:val="000B5467"/>
    <w:rsid w:val="000D283E"/>
    <w:rsid w:val="000E03EE"/>
    <w:rsid w:val="0012041C"/>
    <w:rsid w:val="00120BC8"/>
    <w:rsid w:val="0012489B"/>
    <w:rsid w:val="00124D4A"/>
    <w:rsid w:val="001304E7"/>
    <w:rsid w:val="00130B23"/>
    <w:rsid w:val="001520FF"/>
    <w:rsid w:val="001567BC"/>
    <w:rsid w:val="00164302"/>
    <w:rsid w:val="00181E25"/>
    <w:rsid w:val="001A02A1"/>
    <w:rsid w:val="001A27BC"/>
    <w:rsid w:val="001A3D33"/>
    <w:rsid w:val="001A3EE6"/>
    <w:rsid w:val="001B210F"/>
    <w:rsid w:val="001B4BFE"/>
    <w:rsid w:val="001D059A"/>
    <w:rsid w:val="001D4654"/>
    <w:rsid w:val="001F5ED8"/>
    <w:rsid w:val="00217DC7"/>
    <w:rsid w:val="00227049"/>
    <w:rsid w:val="00241C1F"/>
    <w:rsid w:val="002425AE"/>
    <w:rsid w:val="002529E4"/>
    <w:rsid w:val="002C6347"/>
    <w:rsid w:val="002D6A94"/>
    <w:rsid w:val="002F3527"/>
    <w:rsid w:val="00315901"/>
    <w:rsid w:val="00320AAC"/>
    <w:rsid w:val="00321F28"/>
    <w:rsid w:val="00323990"/>
    <w:rsid w:val="00325198"/>
    <w:rsid w:val="00332DEF"/>
    <w:rsid w:val="003526F5"/>
    <w:rsid w:val="0035482A"/>
    <w:rsid w:val="003619F2"/>
    <w:rsid w:val="00365820"/>
    <w:rsid w:val="00387F6A"/>
    <w:rsid w:val="0039693E"/>
    <w:rsid w:val="003A22D7"/>
    <w:rsid w:val="003C554F"/>
    <w:rsid w:val="003D5298"/>
    <w:rsid w:val="0040149C"/>
    <w:rsid w:val="004107EA"/>
    <w:rsid w:val="00414478"/>
    <w:rsid w:val="004270AB"/>
    <w:rsid w:val="004430F4"/>
    <w:rsid w:val="00450A18"/>
    <w:rsid w:val="00464281"/>
    <w:rsid w:val="00492BD3"/>
    <w:rsid w:val="0049571E"/>
    <w:rsid w:val="004B38AD"/>
    <w:rsid w:val="004B70BD"/>
    <w:rsid w:val="004B7C1C"/>
    <w:rsid w:val="004C0351"/>
    <w:rsid w:val="004C303B"/>
    <w:rsid w:val="004D02CB"/>
    <w:rsid w:val="004F5228"/>
    <w:rsid w:val="00502888"/>
    <w:rsid w:val="0052111D"/>
    <w:rsid w:val="005578AD"/>
    <w:rsid w:val="005760A9"/>
    <w:rsid w:val="00594464"/>
    <w:rsid w:val="005C415F"/>
    <w:rsid w:val="005D10C2"/>
    <w:rsid w:val="005D7770"/>
    <w:rsid w:val="005E549E"/>
    <w:rsid w:val="0061767F"/>
    <w:rsid w:val="00622781"/>
    <w:rsid w:val="00625EB4"/>
    <w:rsid w:val="00640BFF"/>
    <w:rsid w:val="0066032A"/>
    <w:rsid w:val="00665A91"/>
    <w:rsid w:val="0069621B"/>
    <w:rsid w:val="006B4267"/>
    <w:rsid w:val="006D0769"/>
    <w:rsid w:val="006F0C63"/>
    <w:rsid w:val="006F209E"/>
    <w:rsid w:val="006F62D4"/>
    <w:rsid w:val="00727F94"/>
    <w:rsid w:val="007337EB"/>
    <w:rsid w:val="00745D18"/>
    <w:rsid w:val="0076676C"/>
    <w:rsid w:val="00776530"/>
    <w:rsid w:val="00791E8E"/>
    <w:rsid w:val="007A0109"/>
    <w:rsid w:val="007B0F4A"/>
    <w:rsid w:val="007B2500"/>
    <w:rsid w:val="007B5688"/>
    <w:rsid w:val="007C0A4C"/>
    <w:rsid w:val="007D61D6"/>
    <w:rsid w:val="007E1B19"/>
    <w:rsid w:val="007E5149"/>
    <w:rsid w:val="007E670E"/>
    <w:rsid w:val="007F1C6B"/>
    <w:rsid w:val="007F3623"/>
    <w:rsid w:val="00827311"/>
    <w:rsid w:val="00834BB4"/>
    <w:rsid w:val="00835187"/>
    <w:rsid w:val="00873501"/>
    <w:rsid w:val="00876326"/>
    <w:rsid w:val="00883088"/>
    <w:rsid w:val="008945D9"/>
    <w:rsid w:val="00896174"/>
    <w:rsid w:val="008B489E"/>
    <w:rsid w:val="008C52E2"/>
    <w:rsid w:val="008D711D"/>
    <w:rsid w:val="008F5242"/>
    <w:rsid w:val="008F6C43"/>
    <w:rsid w:val="009079FF"/>
    <w:rsid w:val="009239C7"/>
    <w:rsid w:val="00931593"/>
    <w:rsid w:val="00965787"/>
    <w:rsid w:val="009706FB"/>
    <w:rsid w:val="009726FB"/>
    <w:rsid w:val="009A4ACC"/>
    <w:rsid w:val="009C5ECB"/>
    <w:rsid w:val="009D71C1"/>
    <w:rsid w:val="009F074B"/>
    <w:rsid w:val="009F2CF0"/>
    <w:rsid w:val="00A0160D"/>
    <w:rsid w:val="00A04690"/>
    <w:rsid w:val="00A307CF"/>
    <w:rsid w:val="00A40DD3"/>
    <w:rsid w:val="00A7201F"/>
    <w:rsid w:val="00A830EB"/>
    <w:rsid w:val="00A8311B"/>
    <w:rsid w:val="00AB0FC5"/>
    <w:rsid w:val="00AC0919"/>
    <w:rsid w:val="00AD1EFE"/>
    <w:rsid w:val="00AD51FC"/>
    <w:rsid w:val="00AD7E56"/>
    <w:rsid w:val="00AE2111"/>
    <w:rsid w:val="00B01F08"/>
    <w:rsid w:val="00B02FFC"/>
    <w:rsid w:val="00B16A92"/>
    <w:rsid w:val="00B16E8F"/>
    <w:rsid w:val="00B2442F"/>
    <w:rsid w:val="00B2771A"/>
    <w:rsid w:val="00B30401"/>
    <w:rsid w:val="00B4220E"/>
    <w:rsid w:val="00B45E41"/>
    <w:rsid w:val="00B47EB6"/>
    <w:rsid w:val="00B6637D"/>
    <w:rsid w:val="00B828BF"/>
    <w:rsid w:val="00BB76D0"/>
    <w:rsid w:val="00BC363C"/>
    <w:rsid w:val="00BC4561"/>
    <w:rsid w:val="00BD6AF6"/>
    <w:rsid w:val="00BE7688"/>
    <w:rsid w:val="00C268A0"/>
    <w:rsid w:val="00C377A0"/>
    <w:rsid w:val="00C57BB1"/>
    <w:rsid w:val="00C62C24"/>
    <w:rsid w:val="00C635B6"/>
    <w:rsid w:val="00C636D5"/>
    <w:rsid w:val="00C74159"/>
    <w:rsid w:val="00C758F4"/>
    <w:rsid w:val="00CA5CBD"/>
    <w:rsid w:val="00CE005B"/>
    <w:rsid w:val="00CF70D6"/>
    <w:rsid w:val="00D0361A"/>
    <w:rsid w:val="00D1150B"/>
    <w:rsid w:val="00D11551"/>
    <w:rsid w:val="00D30ADD"/>
    <w:rsid w:val="00D43A0D"/>
    <w:rsid w:val="00D46867"/>
    <w:rsid w:val="00D51464"/>
    <w:rsid w:val="00D51E84"/>
    <w:rsid w:val="00D526F3"/>
    <w:rsid w:val="00D57724"/>
    <w:rsid w:val="00D83488"/>
    <w:rsid w:val="00DA2034"/>
    <w:rsid w:val="00DA3AA1"/>
    <w:rsid w:val="00DB2235"/>
    <w:rsid w:val="00DB44AA"/>
    <w:rsid w:val="00DC733E"/>
    <w:rsid w:val="00DD3DF9"/>
    <w:rsid w:val="00DD5157"/>
    <w:rsid w:val="00DE24AF"/>
    <w:rsid w:val="00DE5229"/>
    <w:rsid w:val="00DF57BE"/>
    <w:rsid w:val="00DF7160"/>
    <w:rsid w:val="00E06500"/>
    <w:rsid w:val="00E350E4"/>
    <w:rsid w:val="00E36192"/>
    <w:rsid w:val="00E4032F"/>
    <w:rsid w:val="00E539C6"/>
    <w:rsid w:val="00E57060"/>
    <w:rsid w:val="00E81ADD"/>
    <w:rsid w:val="00E87616"/>
    <w:rsid w:val="00EA5C16"/>
    <w:rsid w:val="00EF000D"/>
    <w:rsid w:val="00EF5287"/>
    <w:rsid w:val="00EF6BF4"/>
    <w:rsid w:val="00F10568"/>
    <w:rsid w:val="00F26436"/>
    <w:rsid w:val="00F47770"/>
    <w:rsid w:val="00F5032F"/>
    <w:rsid w:val="00F545A3"/>
    <w:rsid w:val="00F82997"/>
    <w:rsid w:val="00F83EE2"/>
    <w:rsid w:val="00FA467E"/>
    <w:rsid w:val="00FB1502"/>
    <w:rsid w:val="00FB5706"/>
    <w:rsid w:val="00FB7887"/>
    <w:rsid w:val="00FD1D5A"/>
    <w:rsid w:val="00FE7137"/>
    <w:rsid w:val="00FF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B6D16"/>
  <w15:chartTrackingRefBased/>
  <w15:docId w15:val="{D87B6585-E229-40E0-AB20-D26E19B2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28B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636D5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636D5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iPriority w:val="99"/>
    <w:unhideWhenUsed/>
    <w:rsid w:val="00C636D5"/>
    <w:rPr>
      <w:vertAlign w:val="superscript"/>
    </w:rPr>
  </w:style>
  <w:style w:type="paragraph" w:customStyle="1" w:styleId="Akapitzlist1">
    <w:name w:val="Akapit z listą1"/>
    <w:basedOn w:val="Normalny"/>
    <w:rsid w:val="009F074B"/>
    <w:pPr>
      <w:spacing w:line="240" w:lineRule="auto"/>
      <w:ind w:left="720"/>
    </w:pPr>
    <w:rPr>
      <w:rFonts w:ascii="Times New Roman" w:hAnsi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578AD"/>
    <w:pPr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578AD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5578AD"/>
    <w:pPr>
      <w:suppressAutoHyphens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578AD"/>
    <w:rPr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D02CB"/>
    <w:rPr>
      <w:rFonts w:ascii="Arial" w:hAnsi="Arial"/>
      <w:sz w:val="24"/>
      <w:szCs w:val="24"/>
    </w:rPr>
  </w:style>
  <w:style w:type="paragraph" w:customStyle="1" w:styleId="Standard">
    <w:name w:val="Standard"/>
    <w:rsid w:val="004D02CB"/>
    <w:pPr>
      <w:widowControl w:val="0"/>
      <w:suppressAutoHyphens/>
    </w:pPr>
    <w:rPr>
      <w:rFonts w:eastAsia="Lucida Sans Unicode"/>
      <w:kern w:val="2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F26436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/>
      <w:kern w:val="2"/>
      <w:lang w:eastAsia="ar-SA"/>
    </w:rPr>
  </w:style>
  <w:style w:type="paragraph" w:customStyle="1" w:styleId="Tytutabeli">
    <w:name w:val="Tytuł tabeli"/>
    <w:basedOn w:val="TableContents"/>
    <w:rsid w:val="00F26436"/>
    <w:pPr>
      <w:jc w:val="center"/>
    </w:pPr>
    <w:rPr>
      <w:b/>
      <w:i/>
    </w:rPr>
  </w:style>
  <w:style w:type="paragraph" w:customStyle="1" w:styleId="Zwykytekst1">
    <w:name w:val="Zwykły tekst1"/>
    <w:basedOn w:val="Normalny"/>
    <w:rsid w:val="001D4654"/>
    <w:pPr>
      <w:suppressAutoHyphens/>
      <w:spacing w:line="240" w:lineRule="auto"/>
    </w:pPr>
    <w:rPr>
      <w:rFonts w:ascii="Courier New" w:eastAsia="Calibri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CB9BD6-29FB-4972-87C4-CE62F2F9D3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163</TotalTime>
  <Pages>9</Pages>
  <Words>1702</Words>
  <Characters>13549</Characters>
  <Application>Microsoft Office Word</Application>
  <DocSecurity>0</DocSecurity>
  <Lines>112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Anita Anioł</cp:lastModifiedBy>
  <cp:revision>16</cp:revision>
  <cp:lastPrinted>2026-03-16T10:06:00Z</cp:lastPrinted>
  <dcterms:created xsi:type="dcterms:W3CDTF">2025-01-20T13:28:00Z</dcterms:created>
  <dcterms:modified xsi:type="dcterms:W3CDTF">2026-03-16T10:57:00Z</dcterms:modified>
</cp:coreProperties>
</file>